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55A" w:rsidRPr="005B1050" w:rsidRDefault="003D555A" w:rsidP="00952FC2">
      <w:pPr>
        <w:jc w:val="right"/>
        <w:rPr>
          <w:rFonts w:ascii="Trebuchet MS" w:hAnsi="Trebuchet MS" w:cs="Trebuchet MS"/>
          <w:b/>
          <w:bCs/>
        </w:rPr>
      </w:pPr>
      <w:r w:rsidRPr="005B1050">
        <w:rPr>
          <w:rFonts w:ascii="Trebuchet MS" w:hAnsi="Trebuchet MS" w:cs="Trebuchet MS"/>
          <w:b/>
          <w:bCs/>
        </w:rPr>
        <w:t>Anexa 2</w:t>
      </w:r>
      <w:r>
        <w:rPr>
          <w:rFonts w:ascii="Trebuchet MS" w:hAnsi="Trebuchet MS" w:cs="Trebuchet MS"/>
          <w:b/>
          <w:bCs/>
        </w:rPr>
        <w:t>.C</w:t>
      </w:r>
    </w:p>
    <w:p w:rsidR="003D555A" w:rsidRPr="005B1050" w:rsidRDefault="003D555A" w:rsidP="00952FC2">
      <w:pPr>
        <w:rPr>
          <w:rFonts w:ascii="Trebuchet MS" w:hAnsi="Trebuchet MS" w:cs="Trebuchet MS"/>
          <w:b/>
          <w:bCs/>
        </w:rPr>
      </w:pPr>
      <w:r w:rsidRPr="005B1050">
        <w:rPr>
          <w:rFonts w:ascii="Trebuchet MS" w:hAnsi="Trebuchet MS" w:cs="Trebuchet MS"/>
          <w:b/>
          <w:bCs/>
        </w:rPr>
        <w:tab/>
        <w:t>CR-POPAM</w:t>
      </w:r>
    </w:p>
    <w:p w:rsidR="003D555A" w:rsidRPr="005B1050" w:rsidRDefault="003D555A" w:rsidP="00952FC2">
      <w:pPr>
        <w:rPr>
          <w:rFonts w:ascii="Trebuchet MS" w:hAnsi="Trebuchet MS" w:cs="Trebuchet MS"/>
        </w:rPr>
      </w:pPr>
    </w:p>
    <w:p w:rsidR="003D555A" w:rsidRPr="005B1050" w:rsidRDefault="003D555A" w:rsidP="00952FC2">
      <w:pPr>
        <w:spacing w:line="360" w:lineRule="auto"/>
        <w:jc w:val="center"/>
        <w:rPr>
          <w:rFonts w:ascii="Trebuchet MS" w:hAnsi="Trebuchet MS" w:cs="Trebuchet MS"/>
          <w:b/>
          <w:bCs/>
        </w:rPr>
      </w:pPr>
      <w:r w:rsidRPr="005B1050">
        <w:rPr>
          <w:rFonts w:ascii="Trebuchet MS" w:hAnsi="Trebuchet MS" w:cs="Trebuchet MS"/>
          <w:b/>
          <w:bCs/>
        </w:rPr>
        <w:t>LISTA DE VERIFICARE A CONFORMITĂŢII ADMINISTRATIVE</w:t>
      </w:r>
      <w:r>
        <w:rPr>
          <w:rFonts w:ascii="Trebuchet MS" w:hAnsi="Trebuchet MS" w:cs="Trebuchet MS"/>
          <w:b/>
          <w:bCs/>
        </w:rPr>
        <w:t xml:space="preserve"> ŞI ELIGIBILITĂŢII</w:t>
      </w:r>
    </w:p>
    <w:p w:rsidR="003D555A" w:rsidRPr="005B1050" w:rsidRDefault="003D555A" w:rsidP="00952FC2">
      <w:pPr>
        <w:jc w:val="center"/>
        <w:rPr>
          <w:rFonts w:ascii="Trebuchet MS" w:hAnsi="Trebuchet MS" w:cs="Trebuchet MS"/>
          <w:b/>
          <w:bCs/>
        </w:rPr>
      </w:pP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31"/>
        <w:gridCol w:w="4383"/>
      </w:tblGrid>
      <w:tr w:rsidR="003D555A" w:rsidRPr="00A507E0">
        <w:trPr>
          <w:trHeight w:val="255"/>
          <w:jc w:val="center"/>
        </w:trPr>
        <w:tc>
          <w:tcPr>
            <w:tcW w:w="10314" w:type="dxa"/>
            <w:gridSpan w:val="2"/>
          </w:tcPr>
          <w:p w:rsidR="003D555A" w:rsidRPr="00A507E0" w:rsidRDefault="003D555A" w:rsidP="00601A3C">
            <w:pPr>
              <w:jc w:val="both"/>
              <w:rPr>
                <w:rFonts w:ascii="Trebuchet MS" w:hAnsi="Trebuchet MS" w:cs="Trebuchet MS"/>
              </w:rPr>
            </w:pPr>
            <w:r w:rsidRPr="00A507E0">
              <w:rPr>
                <w:rFonts w:ascii="Trebuchet MS" w:hAnsi="Trebuchet MS" w:cs="Trebuchet MS"/>
                <w:b/>
                <w:bCs/>
              </w:rPr>
              <w:t>Prioritatea Uniunii Nr 2</w:t>
            </w:r>
            <w:r w:rsidRPr="00A507E0">
              <w:rPr>
                <w:rFonts w:ascii="Trebuchet MS" w:hAnsi="Trebuchet MS" w:cs="Trebuchet MS"/>
              </w:rPr>
              <w:t xml:space="preserve"> :  Stimularea acvaculturii durabile din punctul de vedere al mediului, eficiente din punctul de vedere al utilizării resurselor, inovatoare, competitive şi bazate pe cunoaştere</w:t>
            </w:r>
          </w:p>
          <w:p w:rsidR="003D555A" w:rsidRPr="00A507E0" w:rsidRDefault="003D555A" w:rsidP="00601A3C">
            <w:pPr>
              <w:jc w:val="both"/>
              <w:rPr>
                <w:rFonts w:ascii="Trebuchet MS" w:hAnsi="Trebuchet MS" w:cs="Trebuchet MS"/>
              </w:rPr>
            </w:pPr>
            <w:r w:rsidRPr="00A507E0">
              <w:rPr>
                <w:rFonts w:ascii="Trebuchet MS" w:hAnsi="Trebuchet MS" w:cs="Trebuchet MS"/>
                <w:b/>
                <w:bCs/>
              </w:rPr>
              <w:t>Măsura Nr.  II.4</w:t>
            </w:r>
            <w:r w:rsidRPr="00A507E0">
              <w:rPr>
                <w:rFonts w:ascii="Trebuchet MS" w:hAnsi="Trebuchet MS" w:cs="Trebuchet MS"/>
              </w:rPr>
              <w:t>: Investiţii productive în acvacultură – cre</w:t>
            </w:r>
            <w:r w:rsidRPr="00A507E0">
              <w:rPr>
                <w:rFonts w:ascii="Tahoma" w:hAnsi="Tahoma" w:cs="Tahoma"/>
              </w:rPr>
              <w:t>ș</w:t>
            </w:r>
            <w:r w:rsidRPr="00A507E0">
              <w:rPr>
                <w:rFonts w:ascii="Trebuchet MS" w:hAnsi="Trebuchet MS" w:cs="Trebuchet MS"/>
              </w:rPr>
              <w:t>terea eficien</w:t>
            </w:r>
            <w:r w:rsidRPr="00A507E0">
              <w:rPr>
                <w:rFonts w:ascii="Tahoma" w:hAnsi="Tahoma" w:cs="Tahoma"/>
              </w:rPr>
              <w:t>ț</w:t>
            </w:r>
            <w:r w:rsidRPr="00A507E0">
              <w:rPr>
                <w:rFonts w:ascii="Trebuchet MS" w:hAnsi="Trebuchet MS" w:cs="Trebuchet MS"/>
              </w:rPr>
              <w:t>ei energetice, energie regenerabilă art.48, alin.(1)lit. (k)</w:t>
            </w:r>
          </w:p>
        </w:tc>
      </w:tr>
      <w:tr w:rsidR="003D555A" w:rsidRPr="00A507E0">
        <w:trPr>
          <w:trHeight w:val="1083"/>
          <w:jc w:val="center"/>
        </w:trPr>
        <w:tc>
          <w:tcPr>
            <w:tcW w:w="10314" w:type="dxa"/>
            <w:gridSpan w:val="2"/>
          </w:tcPr>
          <w:p w:rsidR="003D555A" w:rsidRPr="00A507E0" w:rsidRDefault="003D555A" w:rsidP="00601A3C">
            <w:pPr>
              <w:widowControl w:val="0"/>
              <w:rPr>
                <w:rFonts w:ascii="Trebuchet MS" w:hAnsi="Trebuchet MS" w:cs="Trebuchet MS"/>
              </w:rPr>
            </w:pPr>
            <w:r w:rsidRPr="00A507E0">
              <w:rPr>
                <w:rFonts w:ascii="Trebuchet MS" w:hAnsi="Trebuchet MS" w:cs="Trebuchet MS"/>
                <w:b/>
                <w:bCs/>
              </w:rPr>
              <w:t xml:space="preserve">Titlul proiectului : </w:t>
            </w:r>
            <w:r w:rsidRPr="00A507E0">
              <w:rPr>
                <w:rFonts w:ascii="Trebuchet MS" w:hAnsi="Trebuchet MS" w:cs="Trebuchet MS"/>
              </w:rPr>
              <w:t>…………………………………………………………………………………………</w:t>
            </w:r>
          </w:p>
          <w:p w:rsidR="003D555A" w:rsidRPr="00A507E0" w:rsidRDefault="003D555A" w:rsidP="00601A3C">
            <w:pPr>
              <w:widowControl w:val="0"/>
              <w:rPr>
                <w:rFonts w:ascii="Trebuchet MS" w:hAnsi="Trebuchet MS" w:cs="Trebuchet MS"/>
                <w:b/>
                <w:bCs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83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465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3D555A" w:rsidRPr="00A507E0">
              <w:trPr>
                <w:trHeight w:val="275"/>
              </w:trPr>
              <w:tc>
                <w:tcPr>
                  <w:tcW w:w="14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555A" w:rsidRPr="00A507E0" w:rsidRDefault="003D555A" w:rsidP="00601A3C">
                  <w:pPr>
                    <w:widowControl w:val="0"/>
                    <w:jc w:val="center"/>
                    <w:rPr>
                      <w:rFonts w:ascii="Trebuchet MS" w:hAnsi="Trebuchet MS" w:cs="Trebuchet MS"/>
                    </w:rPr>
                  </w:pPr>
                  <w:r w:rsidRPr="00A507E0">
                    <w:rPr>
                      <w:rFonts w:ascii="Trebuchet MS" w:hAnsi="Trebuchet MS" w:cs="Trebuchet MS"/>
                    </w:rPr>
                    <w:t>COD SMIS</w:t>
                  </w: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555A" w:rsidRPr="00A507E0" w:rsidRDefault="003D555A" w:rsidP="00601A3C">
                  <w:pPr>
                    <w:widowControl w:val="0"/>
                    <w:rPr>
                      <w:rFonts w:ascii="Trebuchet MS" w:hAnsi="Trebuchet MS" w:cs="Trebuchet MS"/>
                      <w:b/>
                      <w:bCs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555A" w:rsidRPr="00A507E0" w:rsidRDefault="003D555A" w:rsidP="00601A3C">
                  <w:pPr>
                    <w:widowControl w:val="0"/>
                    <w:rPr>
                      <w:rFonts w:ascii="Trebuchet MS" w:hAnsi="Trebuchet MS" w:cs="Trebuchet MS"/>
                      <w:b/>
                      <w:bCs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555A" w:rsidRPr="00A507E0" w:rsidRDefault="003D555A" w:rsidP="00601A3C">
                  <w:pPr>
                    <w:widowControl w:val="0"/>
                    <w:rPr>
                      <w:rFonts w:ascii="Trebuchet MS" w:hAnsi="Trebuchet MS" w:cs="Trebuchet MS"/>
                      <w:b/>
                      <w:bCs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555A" w:rsidRPr="00A507E0" w:rsidRDefault="003D555A" w:rsidP="00601A3C">
                  <w:pPr>
                    <w:widowControl w:val="0"/>
                    <w:rPr>
                      <w:rFonts w:ascii="Trebuchet MS" w:hAnsi="Trebuchet MS" w:cs="Trebuchet MS"/>
                      <w:b/>
                      <w:bCs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555A" w:rsidRPr="00A507E0" w:rsidRDefault="003D555A" w:rsidP="00601A3C">
                  <w:pPr>
                    <w:widowControl w:val="0"/>
                    <w:rPr>
                      <w:rFonts w:ascii="Trebuchet MS" w:hAnsi="Trebuchet MS" w:cs="Trebuchet MS"/>
                      <w:b/>
                      <w:bCs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555A" w:rsidRPr="00A507E0" w:rsidRDefault="003D555A" w:rsidP="00601A3C">
                  <w:pPr>
                    <w:widowControl w:val="0"/>
                    <w:rPr>
                      <w:rFonts w:ascii="Trebuchet MS" w:hAnsi="Trebuchet MS" w:cs="Trebuchet MS"/>
                      <w:b/>
                      <w:bCs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555A" w:rsidRPr="00A507E0" w:rsidRDefault="003D555A" w:rsidP="00601A3C">
                  <w:pPr>
                    <w:widowControl w:val="0"/>
                    <w:rPr>
                      <w:rFonts w:ascii="Trebuchet MS" w:hAnsi="Trebuchet MS" w:cs="Trebuchet MS"/>
                      <w:b/>
                      <w:bCs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555A" w:rsidRPr="00A507E0" w:rsidRDefault="003D555A" w:rsidP="00601A3C">
                  <w:pPr>
                    <w:widowControl w:val="0"/>
                    <w:rPr>
                      <w:rFonts w:ascii="Trebuchet MS" w:hAnsi="Trebuchet MS" w:cs="Trebuchet MS"/>
                      <w:b/>
                      <w:bCs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555A" w:rsidRPr="00A507E0" w:rsidRDefault="003D555A" w:rsidP="00601A3C">
                  <w:pPr>
                    <w:widowControl w:val="0"/>
                    <w:rPr>
                      <w:rFonts w:ascii="Trebuchet MS" w:hAnsi="Trebuchet MS" w:cs="Trebuchet MS"/>
                      <w:b/>
                      <w:bCs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555A" w:rsidRPr="00A507E0" w:rsidRDefault="003D555A" w:rsidP="00601A3C">
                  <w:pPr>
                    <w:widowControl w:val="0"/>
                    <w:rPr>
                      <w:rFonts w:ascii="Trebuchet MS" w:hAnsi="Trebuchet MS" w:cs="Trebuchet MS"/>
                      <w:b/>
                      <w:bCs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555A" w:rsidRPr="00A507E0" w:rsidRDefault="003D555A" w:rsidP="00601A3C">
                  <w:pPr>
                    <w:widowControl w:val="0"/>
                    <w:rPr>
                      <w:rFonts w:ascii="Trebuchet MS" w:hAnsi="Trebuchet MS" w:cs="Trebuchet MS"/>
                      <w:b/>
                      <w:bCs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555A" w:rsidRPr="00A507E0" w:rsidRDefault="003D555A" w:rsidP="00601A3C">
                  <w:pPr>
                    <w:widowControl w:val="0"/>
                    <w:rPr>
                      <w:rFonts w:ascii="Trebuchet MS" w:hAnsi="Trebuchet MS" w:cs="Trebuchet MS"/>
                      <w:b/>
                      <w:bCs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555A" w:rsidRPr="00A507E0" w:rsidRDefault="003D555A" w:rsidP="00601A3C">
                  <w:pPr>
                    <w:widowControl w:val="0"/>
                    <w:rPr>
                      <w:rFonts w:ascii="Trebuchet MS" w:hAnsi="Trebuchet MS" w:cs="Trebuchet MS"/>
                      <w:b/>
                      <w:bCs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555A" w:rsidRPr="00A507E0" w:rsidRDefault="003D555A" w:rsidP="00601A3C">
                  <w:pPr>
                    <w:widowControl w:val="0"/>
                    <w:rPr>
                      <w:rFonts w:ascii="Trebuchet MS" w:hAnsi="Trebuchet MS" w:cs="Trebuchet MS"/>
                      <w:b/>
                      <w:bCs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555A" w:rsidRPr="00A507E0" w:rsidRDefault="003D555A" w:rsidP="00601A3C">
                  <w:pPr>
                    <w:widowControl w:val="0"/>
                    <w:rPr>
                      <w:rFonts w:ascii="Trebuchet MS" w:hAnsi="Trebuchet MS" w:cs="Trebuchet MS"/>
                      <w:b/>
                      <w:bCs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555A" w:rsidRPr="00A507E0" w:rsidRDefault="003D555A" w:rsidP="00601A3C">
                  <w:pPr>
                    <w:widowControl w:val="0"/>
                    <w:rPr>
                      <w:rFonts w:ascii="Trebuchet MS" w:hAnsi="Trebuchet MS" w:cs="Trebuchet MS"/>
                      <w:b/>
                      <w:bCs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555A" w:rsidRPr="00A507E0" w:rsidRDefault="003D555A" w:rsidP="00601A3C">
                  <w:pPr>
                    <w:widowControl w:val="0"/>
                    <w:rPr>
                      <w:rFonts w:ascii="Trebuchet MS" w:hAnsi="Trebuchet MS" w:cs="Trebuchet MS"/>
                      <w:b/>
                      <w:bCs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555A" w:rsidRPr="00A507E0" w:rsidRDefault="003D555A" w:rsidP="00601A3C">
                  <w:pPr>
                    <w:widowControl w:val="0"/>
                    <w:rPr>
                      <w:rFonts w:ascii="Trebuchet MS" w:hAnsi="Trebuchet MS" w:cs="Trebuchet MS"/>
                      <w:b/>
                      <w:bCs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555A" w:rsidRPr="00A507E0" w:rsidRDefault="003D555A" w:rsidP="00601A3C">
                  <w:pPr>
                    <w:widowControl w:val="0"/>
                    <w:rPr>
                      <w:rFonts w:ascii="Trebuchet MS" w:hAnsi="Trebuchet MS" w:cs="Trebuchet MS"/>
                      <w:b/>
                      <w:bCs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555A" w:rsidRPr="00A507E0" w:rsidRDefault="003D555A" w:rsidP="00601A3C">
                  <w:pPr>
                    <w:widowControl w:val="0"/>
                    <w:rPr>
                      <w:rFonts w:ascii="Trebuchet MS" w:hAnsi="Trebuchet MS" w:cs="Trebuchet MS"/>
                      <w:b/>
                      <w:bCs/>
                    </w:rPr>
                  </w:pPr>
                </w:p>
              </w:tc>
            </w:tr>
          </w:tbl>
          <w:p w:rsidR="003D555A" w:rsidRPr="00A507E0" w:rsidRDefault="003D555A" w:rsidP="00601A3C">
            <w:pPr>
              <w:widowControl w:val="0"/>
              <w:rPr>
                <w:rFonts w:ascii="Trebuchet MS" w:hAnsi="Trebuchet MS" w:cs="Trebuchet MS"/>
                <w:b/>
                <w:bCs/>
              </w:rPr>
            </w:pPr>
          </w:p>
        </w:tc>
      </w:tr>
      <w:tr w:rsidR="003D555A" w:rsidRPr="00A507E0">
        <w:trPr>
          <w:jc w:val="center"/>
        </w:trPr>
        <w:tc>
          <w:tcPr>
            <w:tcW w:w="5931" w:type="dxa"/>
          </w:tcPr>
          <w:p w:rsidR="003D555A" w:rsidRPr="00A507E0" w:rsidRDefault="003D555A" w:rsidP="00601A3C">
            <w:pPr>
              <w:jc w:val="center"/>
              <w:rPr>
                <w:rFonts w:ascii="Trebuchet MS" w:hAnsi="Trebuchet MS" w:cs="Trebuchet MS"/>
                <w:b/>
                <w:bCs/>
              </w:rPr>
            </w:pPr>
            <w:r w:rsidRPr="00A507E0">
              <w:rPr>
                <w:rFonts w:ascii="Trebuchet MS" w:hAnsi="Trebuchet MS" w:cs="Trebuchet MS"/>
                <w:b/>
                <w:bCs/>
              </w:rPr>
              <w:t>Solicitant</w:t>
            </w:r>
          </w:p>
        </w:tc>
        <w:tc>
          <w:tcPr>
            <w:tcW w:w="4383" w:type="dxa"/>
          </w:tcPr>
          <w:p w:rsidR="003D555A" w:rsidRPr="00A507E0" w:rsidRDefault="003D555A" w:rsidP="00601A3C">
            <w:pPr>
              <w:jc w:val="center"/>
              <w:rPr>
                <w:rFonts w:ascii="Trebuchet MS" w:hAnsi="Trebuchet MS" w:cs="Trebuchet MS"/>
                <w:b/>
                <w:bCs/>
              </w:rPr>
            </w:pPr>
            <w:r w:rsidRPr="00A507E0">
              <w:rPr>
                <w:rFonts w:ascii="Trebuchet MS" w:hAnsi="Trebuchet MS" w:cs="Trebuchet MS"/>
                <w:b/>
                <w:bCs/>
              </w:rPr>
              <w:t>Responsabil de proiect</w:t>
            </w:r>
          </w:p>
        </w:tc>
      </w:tr>
      <w:tr w:rsidR="003D555A" w:rsidRPr="00A507E0">
        <w:trPr>
          <w:trHeight w:val="759"/>
          <w:jc w:val="center"/>
        </w:trPr>
        <w:tc>
          <w:tcPr>
            <w:tcW w:w="5931" w:type="dxa"/>
          </w:tcPr>
          <w:p w:rsidR="003D555A" w:rsidRPr="00A507E0" w:rsidRDefault="003D555A" w:rsidP="00917477">
            <w:pPr>
              <w:spacing w:after="120"/>
              <w:rPr>
                <w:rFonts w:ascii="Trebuchet MS" w:hAnsi="Trebuchet MS" w:cs="Trebuchet MS"/>
                <w:b/>
                <w:bCs/>
              </w:rPr>
            </w:pPr>
            <w:bookmarkStart w:id="0" w:name="_GoBack" w:colFirst="0" w:colLast="1"/>
            <w:r w:rsidRPr="00A507E0">
              <w:rPr>
                <w:rFonts w:ascii="Trebuchet MS" w:hAnsi="Trebuchet MS" w:cs="Trebuchet MS"/>
              </w:rPr>
              <w:t>Denumire………………………………..…….....................</w:t>
            </w:r>
          </w:p>
          <w:p w:rsidR="003D555A" w:rsidRPr="00A507E0" w:rsidRDefault="003D555A" w:rsidP="00917477">
            <w:pPr>
              <w:spacing w:after="120"/>
              <w:rPr>
                <w:rFonts w:ascii="Trebuchet MS" w:hAnsi="Trebuchet MS" w:cs="Trebuchet MS"/>
              </w:rPr>
            </w:pPr>
            <w:r w:rsidRPr="00A507E0">
              <w:rPr>
                <w:rFonts w:ascii="Trebuchet MS" w:hAnsi="Trebuchet MS" w:cs="Trebuchet MS"/>
              </w:rPr>
              <w:t xml:space="preserve">Tel/fax……………………… </w:t>
            </w:r>
          </w:p>
          <w:p w:rsidR="003D555A" w:rsidRPr="00A507E0" w:rsidRDefault="003D555A" w:rsidP="00917477">
            <w:pPr>
              <w:spacing w:after="120"/>
              <w:rPr>
                <w:rFonts w:ascii="Trebuchet MS" w:hAnsi="Trebuchet MS" w:cs="Trebuchet MS"/>
              </w:rPr>
            </w:pPr>
            <w:r w:rsidRPr="00A507E0">
              <w:rPr>
                <w:rFonts w:ascii="Trebuchet MS" w:hAnsi="Trebuchet MS" w:cs="Trebuchet MS"/>
              </w:rPr>
              <w:t>Email ……………………………………………………………</w:t>
            </w:r>
          </w:p>
        </w:tc>
        <w:tc>
          <w:tcPr>
            <w:tcW w:w="4383" w:type="dxa"/>
          </w:tcPr>
          <w:p w:rsidR="003D555A" w:rsidRPr="00A507E0" w:rsidRDefault="003D555A" w:rsidP="00917477">
            <w:pPr>
              <w:spacing w:after="120"/>
              <w:rPr>
                <w:rFonts w:ascii="Trebuchet MS" w:hAnsi="Trebuchet MS" w:cs="Trebuchet MS"/>
                <w:b/>
                <w:bCs/>
              </w:rPr>
            </w:pPr>
            <w:r w:rsidRPr="00A507E0">
              <w:rPr>
                <w:rFonts w:ascii="Trebuchet MS" w:hAnsi="Trebuchet MS" w:cs="Trebuchet MS"/>
              </w:rPr>
              <w:t>Nume …………………………</w:t>
            </w:r>
          </w:p>
          <w:p w:rsidR="003D555A" w:rsidRPr="00A507E0" w:rsidRDefault="003D555A" w:rsidP="00917477">
            <w:pPr>
              <w:spacing w:after="120"/>
              <w:rPr>
                <w:rFonts w:ascii="Trebuchet MS" w:hAnsi="Trebuchet MS" w:cs="Trebuchet MS"/>
              </w:rPr>
            </w:pPr>
            <w:r w:rsidRPr="00A507E0">
              <w:rPr>
                <w:rFonts w:ascii="Trebuchet MS" w:hAnsi="Trebuchet MS" w:cs="Trebuchet MS"/>
              </w:rPr>
              <w:t>Prenume ……………………</w:t>
            </w:r>
          </w:p>
          <w:p w:rsidR="003D555A" w:rsidRPr="00A507E0" w:rsidRDefault="003D555A" w:rsidP="00917477">
            <w:pPr>
              <w:spacing w:after="120"/>
              <w:rPr>
                <w:rFonts w:ascii="Trebuchet MS" w:hAnsi="Trebuchet MS" w:cs="Trebuchet MS"/>
              </w:rPr>
            </w:pPr>
            <w:r w:rsidRPr="00A507E0">
              <w:rPr>
                <w:rFonts w:ascii="Trebuchet MS" w:hAnsi="Trebuchet MS" w:cs="Trebuchet MS"/>
              </w:rPr>
              <w:t>Func</w:t>
            </w:r>
            <w:r w:rsidRPr="00A507E0">
              <w:rPr>
                <w:rFonts w:ascii="Tahoma" w:hAnsi="Tahoma" w:cs="Tahoma"/>
              </w:rPr>
              <w:t>ț</w:t>
            </w:r>
            <w:r w:rsidRPr="00A507E0">
              <w:rPr>
                <w:rFonts w:ascii="Trebuchet MS" w:hAnsi="Trebuchet MS" w:cs="Trebuchet MS"/>
              </w:rPr>
              <w:t>ie …………………………………………………</w:t>
            </w:r>
          </w:p>
        </w:tc>
      </w:tr>
      <w:bookmarkEnd w:id="0"/>
    </w:tbl>
    <w:p w:rsidR="003D555A" w:rsidRDefault="003D555A" w:rsidP="00952FC2">
      <w:pPr>
        <w:rPr>
          <w:rFonts w:ascii="Trebuchet MS" w:hAnsi="Trebuchet MS" w:cs="Trebuchet MS"/>
          <w:b/>
          <w:bCs/>
        </w:rPr>
      </w:pPr>
    </w:p>
    <w:tbl>
      <w:tblPr>
        <w:tblW w:w="11245" w:type="dxa"/>
        <w:jc w:val="center"/>
        <w:tblLayout w:type="fixed"/>
        <w:tblLook w:val="0000"/>
      </w:tblPr>
      <w:tblGrid>
        <w:gridCol w:w="567"/>
        <w:gridCol w:w="4558"/>
        <w:gridCol w:w="3960"/>
        <w:gridCol w:w="630"/>
        <w:gridCol w:w="630"/>
        <w:gridCol w:w="900"/>
      </w:tblGrid>
      <w:tr w:rsidR="003D555A" w:rsidRPr="00A507E0">
        <w:trPr>
          <w:trHeight w:val="683"/>
          <w:tblHeader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/>
            <w:noWrap/>
            <w:vAlign w:val="center"/>
          </w:tcPr>
          <w:p w:rsidR="003D555A" w:rsidRPr="00A507E0" w:rsidRDefault="003D555A" w:rsidP="00601A3C">
            <w:pPr>
              <w:jc w:val="center"/>
              <w:rPr>
                <w:rFonts w:ascii="Trebuchet MS" w:hAnsi="Trebuchet MS" w:cs="Trebuchet MS"/>
                <w:b/>
                <w:bCs/>
              </w:rPr>
            </w:pPr>
            <w:r w:rsidRPr="00A507E0">
              <w:rPr>
                <w:rFonts w:ascii="Trebuchet MS" w:hAnsi="Trebuchet MS" w:cs="Trebuchet MS"/>
                <w:b/>
                <w:bCs/>
              </w:rPr>
              <w:t>Nr.</w:t>
            </w:r>
          </w:p>
        </w:tc>
        <w:tc>
          <w:tcPr>
            <w:tcW w:w="4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/>
            <w:noWrap/>
            <w:vAlign w:val="center"/>
          </w:tcPr>
          <w:p w:rsidR="003D555A" w:rsidRPr="00A507E0" w:rsidRDefault="003D555A" w:rsidP="00601A3C">
            <w:pPr>
              <w:jc w:val="center"/>
              <w:rPr>
                <w:rFonts w:ascii="Trebuchet MS" w:hAnsi="Trebuchet MS" w:cs="Trebuchet MS"/>
                <w:b/>
                <w:bCs/>
              </w:rPr>
            </w:pPr>
            <w:r w:rsidRPr="00A507E0">
              <w:rPr>
                <w:rFonts w:ascii="Trebuchet MS" w:hAnsi="Trebuchet MS" w:cs="Trebuchet MS"/>
                <w:b/>
                <w:bCs/>
              </w:rPr>
              <w:t>Puncte de verificat</w:t>
            </w:r>
          </w:p>
        </w:tc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/>
            <w:vAlign w:val="center"/>
          </w:tcPr>
          <w:p w:rsidR="003D555A" w:rsidRPr="00A507E0" w:rsidRDefault="003D555A" w:rsidP="00601A3C">
            <w:pPr>
              <w:jc w:val="center"/>
              <w:rPr>
                <w:rFonts w:ascii="Trebuchet MS" w:hAnsi="Trebuchet MS" w:cs="Trebuchet MS"/>
                <w:b/>
                <w:bCs/>
              </w:rPr>
            </w:pPr>
            <w:r w:rsidRPr="00A507E0">
              <w:rPr>
                <w:rFonts w:ascii="Trebuchet MS" w:hAnsi="Trebuchet MS" w:cs="Trebuchet MS"/>
                <w:b/>
                <w:bCs/>
              </w:rPr>
              <w:t>Explicaţii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/>
          </w:tcPr>
          <w:p w:rsidR="003D555A" w:rsidRPr="00A507E0" w:rsidRDefault="003D555A" w:rsidP="00601A3C">
            <w:pPr>
              <w:jc w:val="center"/>
              <w:rPr>
                <w:rFonts w:ascii="Trebuchet MS" w:hAnsi="Trebuchet MS" w:cs="Trebuchet MS"/>
                <w:b/>
                <w:bCs/>
              </w:rPr>
            </w:pPr>
            <w:r w:rsidRPr="00A507E0">
              <w:rPr>
                <w:rFonts w:ascii="Trebuchet MS" w:hAnsi="Trebuchet MS" w:cs="Trebuchet MS"/>
                <w:b/>
                <w:bCs/>
              </w:rPr>
              <w:t>Rezultatul evaluării</w:t>
            </w:r>
          </w:p>
        </w:tc>
      </w:tr>
      <w:tr w:rsidR="003D555A" w:rsidRPr="00A507E0">
        <w:trPr>
          <w:trHeight w:val="683"/>
          <w:tblHeader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4B083"/>
            <w:noWrap/>
            <w:vAlign w:val="center"/>
          </w:tcPr>
          <w:p w:rsidR="003D555A" w:rsidRPr="00A507E0" w:rsidRDefault="003D555A" w:rsidP="00601A3C">
            <w:pPr>
              <w:jc w:val="center"/>
              <w:rPr>
                <w:rFonts w:ascii="Trebuchet MS" w:hAnsi="Trebuchet MS" w:cs="Trebuchet MS"/>
                <w:b/>
                <w:bCs/>
              </w:rPr>
            </w:pPr>
          </w:p>
        </w:tc>
        <w:tc>
          <w:tcPr>
            <w:tcW w:w="4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/>
            <w:noWrap/>
            <w:vAlign w:val="center"/>
          </w:tcPr>
          <w:p w:rsidR="003D555A" w:rsidRPr="00A507E0" w:rsidRDefault="003D555A" w:rsidP="00601A3C">
            <w:pPr>
              <w:jc w:val="center"/>
              <w:rPr>
                <w:rFonts w:ascii="Trebuchet MS" w:hAnsi="Trebuchet MS" w:cs="Trebuchet MS"/>
                <w:b/>
                <w:bCs/>
              </w:rPr>
            </w:pPr>
          </w:p>
        </w:tc>
        <w:tc>
          <w:tcPr>
            <w:tcW w:w="3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4B083"/>
            <w:vAlign w:val="center"/>
          </w:tcPr>
          <w:p w:rsidR="003D555A" w:rsidRPr="00A507E0" w:rsidRDefault="003D555A" w:rsidP="00601A3C">
            <w:pPr>
              <w:jc w:val="center"/>
              <w:rPr>
                <w:rFonts w:ascii="Trebuchet MS" w:hAnsi="Trebuchet MS" w:cs="Trebuchet MS"/>
                <w:b/>
                <w:bCs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/>
          </w:tcPr>
          <w:p w:rsidR="003D555A" w:rsidRPr="00A507E0" w:rsidRDefault="003D555A" w:rsidP="00601A3C">
            <w:pPr>
              <w:jc w:val="center"/>
              <w:rPr>
                <w:rFonts w:ascii="Trebuchet MS" w:hAnsi="Trebuchet MS" w:cs="Trebuchet MS"/>
                <w:b/>
                <w:bCs/>
              </w:rPr>
            </w:pPr>
            <w:r w:rsidRPr="00A507E0">
              <w:rPr>
                <w:rFonts w:ascii="Trebuchet MS" w:hAnsi="Trebuchet MS" w:cs="Trebuchet MS"/>
                <w:b/>
                <w:bCs/>
              </w:rPr>
              <w:t>DA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/>
          </w:tcPr>
          <w:p w:rsidR="003D555A" w:rsidRPr="00A507E0" w:rsidRDefault="003D555A" w:rsidP="00601A3C">
            <w:pPr>
              <w:jc w:val="center"/>
              <w:rPr>
                <w:rFonts w:ascii="Trebuchet MS" w:hAnsi="Trebuchet MS" w:cs="Trebuchet MS"/>
                <w:b/>
                <w:bCs/>
              </w:rPr>
            </w:pPr>
            <w:r w:rsidRPr="00A507E0">
              <w:rPr>
                <w:rFonts w:ascii="Trebuchet MS" w:hAnsi="Trebuchet MS" w:cs="Trebuchet MS"/>
                <w:b/>
                <w:bCs/>
              </w:rPr>
              <w:t>NU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/>
          </w:tcPr>
          <w:p w:rsidR="003D555A" w:rsidRPr="00A507E0" w:rsidRDefault="003D555A" w:rsidP="00601A3C">
            <w:pPr>
              <w:jc w:val="center"/>
              <w:rPr>
                <w:rFonts w:ascii="Trebuchet MS" w:hAnsi="Trebuchet MS" w:cs="Trebuchet MS"/>
                <w:b/>
                <w:bCs/>
              </w:rPr>
            </w:pPr>
            <w:r w:rsidRPr="00A507E0">
              <w:rPr>
                <w:rFonts w:ascii="Trebuchet MS" w:hAnsi="Trebuchet MS" w:cs="Trebuchet MS"/>
                <w:b/>
                <w:bCs/>
              </w:rPr>
              <w:t>Nu este cazul</w:t>
            </w:r>
          </w:p>
        </w:tc>
      </w:tr>
      <w:tr w:rsidR="003D555A" w:rsidRPr="00A507E0">
        <w:trPr>
          <w:trHeight w:val="966"/>
          <w:tblHeader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D555A" w:rsidRPr="00A507E0" w:rsidRDefault="003D555A" w:rsidP="00601A3C">
            <w:pPr>
              <w:jc w:val="both"/>
              <w:rPr>
                <w:rFonts w:ascii="Trebuchet MS" w:hAnsi="Trebuchet MS" w:cs="Trebuchet MS"/>
                <w:b/>
                <w:bCs/>
              </w:rPr>
            </w:pPr>
            <w:r w:rsidRPr="00A507E0">
              <w:rPr>
                <w:rFonts w:ascii="Trebuchet MS" w:hAnsi="Trebuchet MS" w:cs="Trebuchet MS"/>
                <w:b/>
                <w:bCs/>
              </w:rPr>
              <w:t>1.</w:t>
            </w:r>
          </w:p>
        </w:tc>
        <w:tc>
          <w:tcPr>
            <w:tcW w:w="4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D555A" w:rsidRPr="00A507E0" w:rsidRDefault="003D555A" w:rsidP="00601A3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 w:cs="Trebuchet MS"/>
                <w:lang w:eastAsia="hu-HU"/>
              </w:rPr>
            </w:pPr>
            <w:r w:rsidRPr="00A507E0">
              <w:rPr>
                <w:rFonts w:ascii="Trebuchet MS" w:hAnsi="Trebuchet MS" w:cs="Trebuchet MS"/>
                <w:lang w:eastAsia="hu-HU"/>
              </w:rPr>
              <w:t>Dosarul cererii de finanţare conţine toate documentele solicitate prin Lista de documente din  Ghidul solicitantului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D555A" w:rsidRPr="00A507E0" w:rsidRDefault="003D555A" w:rsidP="00601A3C">
            <w:pPr>
              <w:jc w:val="both"/>
              <w:rPr>
                <w:rFonts w:ascii="Trebuchet MS" w:hAnsi="Trebuchet MS" w:cs="Trebuchet MS"/>
                <w:lang w:eastAsia="hu-HU"/>
              </w:rPr>
            </w:pPr>
            <w:r w:rsidRPr="00A507E0">
              <w:rPr>
                <w:rFonts w:ascii="Trebuchet MS" w:hAnsi="Trebuchet MS" w:cs="Trebuchet MS"/>
                <w:lang w:val="es-ES"/>
              </w:rPr>
              <w:t>Verificaţiexistenţatuturordocumentelorsolicitate</w:t>
            </w:r>
            <w:r w:rsidRPr="00A507E0">
              <w:rPr>
                <w:rFonts w:ascii="Trebuchet MS" w:hAnsi="Trebuchet MS" w:cs="Trebuchet MS"/>
                <w:lang w:eastAsia="hu-HU"/>
              </w:rPr>
              <w:t>prin Lista de documente din Ghidul solicitantului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D555A" w:rsidRPr="00A507E0" w:rsidRDefault="003D555A" w:rsidP="00601A3C">
            <w:pPr>
              <w:jc w:val="both"/>
              <w:rPr>
                <w:rFonts w:ascii="Trebuchet MS" w:hAnsi="Trebuchet MS" w:cs="Trebuchet MS"/>
                <w:lang w:val="es-E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D555A" w:rsidRPr="00A507E0" w:rsidRDefault="003D555A" w:rsidP="00601A3C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D555A" w:rsidRPr="00A507E0" w:rsidRDefault="003D555A" w:rsidP="00601A3C"/>
        </w:tc>
      </w:tr>
      <w:tr w:rsidR="003D555A" w:rsidRPr="00A507E0">
        <w:trPr>
          <w:trHeight w:val="466"/>
          <w:tblHeader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D555A" w:rsidRPr="00A507E0" w:rsidRDefault="003D555A" w:rsidP="00601A3C">
            <w:pPr>
              <w:jc w:val="both"/>
              <w:rPr>
                <w:rFonts w:ascii="Trebuchet MS" w:hAnsi="Trebuchet MS" w:cs="Trebuchet MS"/>
                <w:b/>
                <w:bCs/>
              </w:rPr>
            </w:pPr>
          </w:p>
        </w:tc>
        <w:tc>
          <w:tcPr>
            <w:tcW w:w="4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3D555A" w:rsidRPr="00A507E0" w:rsidRDefault="003D555A" w:rsidP="00601A3C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 w:cs="Trebuchet MS"/>
                <w:lang w:eastAsia="hu-HU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555A" w:rsidRPr="00A507E0" w:rsidRDefault="003D555A" w:rsidP="00601A3C">
            <w:pPr>
              <w:spacing w:after="120"/>
              <w:jc w:val="both"/>
              <w:rPr>
                <w:rFonts w:ascii="Trebuchet MS" w:hAnsi="Trebuchet MS" w:cs="Trebuchet MS"/>
                <w:lang w:val="es-ES"/>
              </w:rPr>
            </w:pPr>
            <w:r w:rsidRPr="00A507E0">
              <w:rPr>
                <w:rFonts w:ascii="Trebuchet MS" w:hAnsi="Trebuchet MS" w:cs="Trebuchet MS"/>
                <w:lang w:eastAsia="fr-FR"/>
              </w:rPr>
              <w:t>Verificaţi dacă documentele respectă formatul tip stabilit în Ghidul solicitantului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555A" w:rsidRPr="00A507E0" w:rsidRDefault="003D555A" w:rsidP="00601A3C">
            <w:pPr>
              <w:spacing w:after="120"/>
              <w:jc w:val="both"/>
              <w:rPr>
                <w:rFonts w:ascii="Trebuchet MS" w:hAnsi="Trebuchet MS" w:cs="Trebuchet MS"/>
                <w:lang w:eastAsia="fr-F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555A" w:rsidRPr="00A507E0" w:rsidRDefault="003D555A" w:rsidP="00601A3C">
            <w:pPr>
              <w:spacing w:after="120"/>
              <w:jc w:val="both"/>
              <w:rPr>
                <w:rFonts w:ascii="Trebuchet MS" w:hAnsi="Trebuchet MS" w:cs="Trebuchet MS"/>
                <w:lang w:eastAsia="fr-F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555A" w:rsidRPr="00A507E0" w:rsidRDefault="003D555A" w:rsidP="00601A3C">
            <w:pPr>
              <w:spacing w:after="120"/>
              <w:jc w:val="both"/>
              <w:rPr>
                <w:rFonts w:ascii="Trebuchet MS" w:hAnsi="Trebuchet MS" w:cs="Trebuchet MS"/>
                <w:lang w:eastAsia="fr-FR"/>
              </w:rPr>
            </w:pPr>
          </w:p>
        </w:tc>
      </w:tr>
      <w:tr w:rsidR="003D555A" w:rsidRPr="00A507E0">
        <w:trPr>
          <w:trHeight w:val="466"/>
          <w:tblHeader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D555A" w:rsidRPr="00A507E0" w:rsidRDefault="003D555A" w:rsidP="00601A3C">
            <w:pPr>
              <w:jc w:val="both"/>
              <w:rPr>
                <w:rFonts w:ascii="Trebuchet MS" w:hAnsi="Trebuchet MS" w:cs="Trebuchet MS"/>
                <w:b/>
                <w:bCs/>
              </w:rPr>
            </w:pPr>
          </w:p>
        </w:tc>
        <w:tc>
          <w:tcPr>
            <w:tcW w:w="4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3D555A" w:rsidRPr="00A507E0" w:rsidRDefault="003D555A" w:rsidP="00601A3C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 w:cs="Trebuchet MS"/>
                <w:lang w:eastAsia="hu-HU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555A" w:rsidRPr="00A507E0" w:rsidRDefault="003D555A" w:rsidP="00601A3C">
            <w:pPr>
              <w:spacing w:after="120"/>
              <w:jc w:val="both"/>
              <w:rPr>
                <w:rFonts w:ascii="Trebuchet MS" w:hAnsi="Trebuchet MS" w:cs="Trebuchet MS"/>
                <w:lang w:eastAsia="fr-FR"/>
              </w:rPr>
            </w:pPr>
            <w:r w:rsidRPr="00A507E0">
              <w:rPr>
                <w:rFonts w:ascii="Trebuchet MS" w:hAnsi="Trebuchet MS" w:cs="Trebuchet MS"/>
                <w:lang w:eastAsia="fr-FR"/>
              </w:rPr>
              <w:t>Verificaţi dacă documentul este destinat solicitantului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555A" w:rsidRPr="00A507E0" w:rsidRDefault="003D555A" w:rsidP="00601A3C">
            <w:pPr>
              <w:spacing w:after="120"/>
              <w:jc w:val="both"/>
              <w:rPr>
                <w:rFonts w:ascii="Trebuchet MS" w:hAnsi="Trebuchet MS" w:cs="Trebuchet MS"/>
                <w:lang w:eastAsia="fr-F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555A" w:rsidRPr="00A507E0" w:rsidRDefault="003D555A" w:rsidP="00601A3C">
            <w:pPr>
              <w:spacing w:after="120"/>
              <w:jc w:val="both"/>
              <w:rPr>
                <w:rFonts w:ascii="Trebuchet MS" w:hAnsi="Trebuchet MS" w:cs="Trebuchet MS"/>
                <w:lang w:eastAsia="fr-F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555A" w:rsidRPr="00A507E0" w:rsidRDefault="003D555A" w:rsidP="00601A3C">
            <w:pPr>
              <w:spacing w:after="120"/>
              <w:jc w:val="both"/>
              <w:rPr>
                <w:rFonts w:ascii="Trebuchet MS" w:hAnsi="Trebuchet MS" w:cs="Trebuchet MS"/>
                <w:lang w:eastAsia="fr-FR"/>
              </w:rPr>
            </w:pPr>
          </w:p>
        </w:tc>
      </w:tr>
      <w:tr w:rsidR="003D555A" w:rsidRPr="00A507E0">
        <w:trPr>
          <w:trHeight w:val="466"/>
          <w:tblHeader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D555A" w:rsidRPr="00A507E0" w:rsidRDefault="003D555A" w:rsidP="00601A3C">
            <w:pPr>
              <w:jc w:val="both"/>
              <w:rPr>
                <w:rFonts w:ascii="Trebuchet MS" w:hAnsi="Trebuchet MS" w:cs="Trebuchet MS"/>
                <w:b/>
                <w:bCs/>
              </w:rPr>
            </w:pPr>
          </w:p>
        </w:tc>
        <w:tc>
          <w:tcPr>
            <w:tcW w:w="4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3D555A" w:rsidRPr="00A507E0" w:rsidRDefault="003D555A" w:rsidP="00601A3C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 w:cs="Trebuchet MS"/>
                <w:lang w:eastAsia="hu-HU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555A" w:rsidRPr="00A507E0" w:rsidRDefault="003D555A" w:rsidP="00601A3C">
            <w:pPr>
              <w:spacing w:after="120"/>
              <w:jc w:val="both"/>
              <w:rPr>
                <w:rFonts w:ascii="Trebuchet MS" w:hAnsi="Trebuchet MS" w:cs="Trebuchet MS"/>
                <w:lang w:eastAsia="fr-FR"/>
              </w:rPr>
            </w:pPr>
            <w:r w:rsidRPr="00A507E0">
              <w:rPr>
                <w:rFonts w:ascii="Trebuchet MS" w:hAnsi="Trebuchet MS" w:cs="Trebuchet MS"/>
                <w:lang w:eastAsia="fr-FR"/>
              </w:rPr>
              <w:t>Verificaţi dacă documentul nu are termenul de valabilitate expirat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555A" w:rsidRPr="00A507E0" w:rsidRDefault="003D555A" w:rsidP="00601A3C">
            <w:pPr>
              <w:spacing w:after="120"/>
              <w:jc w:val="both"/>
              <w:rPr>
                <w:rFonts w:ascii="Trebuchet MS" w:hAnsi="Trebuchet MS" w:cs="Trebuchet MS"/>
                <w:lang w:eastAsia="fr-F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555A" w:rsidRPr="00A507E0" w:rsidRDefault="003D555A" w:rsidP="00601A3C">
            <w:pPr>
              <w:spacing w:after="120"/>
              <w:jc w:val="both"/>
              <w:rPr>
                <w:rFonts w:ascii="Trebuchet MS" w:hAnsi="Trebuchet MS" w:cs="Trebuchet MS"/>
                <w:lang w:eastAsia="fr-F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555A" w:rsidRPr="00A507E0" w:rsidRDefault="003D555A" w:rsidP="00601A3C">
            <w:pPr>
              <w:spacing w:after="120"/>
              <w:jc w:val="both"/>
              <w:rPr>
                <w:rFonts w:ascii="Trebuchet MS" w:hAnsi="Trebuchet MS" w:cs="Trebuchet MS"/>
                <w:lang w:eastAsia="fr-FR"/>
              </w:rPr>
            </w:pPr>
          </w:p>
        </w:tc>
      </w:tr>
      <w:tr w:rsidR="003D555A" w:rsidRPr="00A507E0">
        <w:trPr>
          <w:trHeight w:val="537"/>
          <w:tblHeader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D555A" w:rsidRPr="00A507E0" w:rsidRDefault="003D555A" w:rsidP="00601A3C">
            <w:pPr>
              <w:jc w:val="both"/>
              <w:rPr>
                <w:rFonts w:ascii="Trebuchet MS" w:hAnsi="Trebuchet MS" w:cs="Trebuchet MS"/>
                <w:b/>
                <w:bCs/>
              </w:rPr>
            </w:pPr>
          </w:p>
        </w:tc>
        <w:tc>
          <w:tcPr>
            <w:tcW w:w="4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3D555A" w:rsidRPr="00A507E0" w:rsidRDefault="003D555A" w:rsidP="00601A3C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 w:cs="Trebuchet MS"/>
                <w:lang w:eastAsia="hu-HU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D555A" w:rsidRPr="00A507E0" w:rsidRDefault="003D555A" w:rsidP="00601A3C">
            <w:pPr>
              <w:jc w:val="both"/>
              <w:rPr>
                <w:rFonts w:ascii="Trebuchet MS" w:hAnsi="Trebuchet MS" w:cs="Trebuchet MS"/>
                <w:lang w:eastAsia="fr-FR"/>
              </w:rPr>
            </w:pPr>
            <w:r w:rsidRPr="00A507E0">
              <w:rPr>
                <w:rFonts w:ascii="Trebuchet MS" w:hAnsi="Trebuchet MS" w:cs="Trebuchet MS"/>
              </w:rPr>
              <w:t>Verifica</w:t>
            </w:r>
            <w:r w:rsidRPr="00A507E0">
              <w:rPr>
                <w:rFonts w:ascii="Tahoma" w:hAnsi="Tahoma" w:cs="Tahoma"/>
              </w:rPr>
              <w:t>ț</w:t>
            </w:r>
            <w:r w:rsidRPr="00A507E0">
              <w:rPr>
                <w:rFonts w:ascii="Trebuchet MS" w:hAnsi="Trebuchet MS" w:cs="Trebuchet MS"/>
              </w:rPr>
              <w:t xml:space="preserve">i corectitudinea desemnării reprezentantului legal, conform certificatului constatator </w:t>
            </w:r>
            <w:r w:rsidRPr="00A507E0">
              <w:rPr>
                <w:rFonts w:ascii="Tahoma" w:hAnsi="Tahoma" w:cs="Tahoma"/>
              </w:rPr>
              <w:t>ș</w:t>
            </w:r>
            <w:r w:rsidRPr="00A507E0">
              <w:rPr>
                <w:rFonts w:ascii="Trebuchet MS" w:hAnsi="Trebuchet MS" w:cs="Trebuchet MS"/>
              </w:rPr>
              <w:t xml:space="preserve">i actelor constitutive după caz, precum </w:t>
            </w:r>
            <w:r w:rsidRPr="00A507E0">
              <w:rPr>
                <w:rFonts w:ascii="Tahoma" w:hAnsi="Tahoma" w:cs="Tahoma"/>
              </w:rPr>
              <w:t>ș</w:t>
            </w:r>
            <w:r w:rsidRPr="00A507E0">
              <w:rPr>
                <w:rFonts w:ascii="Trebuchet MS" w:hAnsi="Trebuchet MS" w:cs="Trebuchet MS"/>
              </w:rPr>
              <w:t>i a datelor din Cererea de finan</w:t>
            </w:r>
            <w:r w:rsidRPr="00A507E0">
              <w:rPr>
                <w:rFonts w:ascii="Tahoma" w:hAnsi="Tahoma" w:cs="Tahoma"/>
              </w:rPr>
              <w:t>ț</w:t>
            </w:r>
            <w:r w:rsidRPr="00A507E0">
              <w:rPr>
                <w:rFonts w:ascii="Trebuchet MS" w:hAnsi="Trebuchet MS" w:cs="Trebuchet MS"/>
              </w:rPr>
              <w:t>are, Sectiunea-Solicitant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D555A" w:rsidRPr="00A507E0" w:rsidRDefault="003D555A" w:rsidP="00601A3C">
            <w:pPr>
              <w:spacing w:after="120"/>
              <w:jc w:val="both"/>
              <w:rPr>
                <w:rFonts w:ascii="Trebuchet MS" w:hAnsi="Trebuchet MS" w:cs="Trebuchet MS"/>
                <w:spacing w:val="-1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D555A" w:rsidRPr="00A507E0" w:rsidRDefault="003D555A" w:rsidP="00601A3C">
            <w:pPr>
              <w:spacing w:after="120"/>
              <w:jc w:val="both"/>
              <w:rPr>
                <w:rFonts w:ascii="Trebuchet MS" w:hAnsi="Trebuchet MS" w:cs="Trebuchet MS"/>
                <w:spacing w:val="-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D555A" w:rsidRPr="00A507E0" w:rsidRDefault="003D555A" w:rsidP="00601A3C">
            <w:pPr>
              <w:spacing w:after="120"/>
              <w:jc w:val="both"/>
              <w:rPr>
                <w:rFonts w:ascii="Trebuchet MS" w:hAnsi="Trebuchet MS" w:cs="Trebuchet MS"/>
                <w:spacing w:val="-1"/>
              </w:rPr>
            </w:pPr>
          </w:p>
        </w:tc>
      </w:tr>
      <w:tr w:rsidR="003D555A" w:rsidRPr="00A507E0">
        <w:trPr>
          <w:trHeight w:val="466"/>
          <w:tblHeader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555A" w:rsidRPr="00A507E0" w:rsidRDefault="003D555A" w:rsidP="00601A3C">
            <w:pPr>
              <w:jc w:val="center"/>
              <w:rPr>
                <w:rFonts w:ascii="Trebuchet MS" w:hAnsi="Trebuchet MS" w:cs="Trebuchet MS"/>
                <w:b/>
                <w:bCs/>
              </w:rPr>
            </w:pPr>
          </w:p>
        </w:tc>
        <w:tc>
          <w:tcPr>
            <w:tcW w:w="4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555A" w:rsidRPr="00A507E0" w:rsidRDefault="003D555A" w:rsidP="00601A3C">
            <w:pPr>
              <w:jc w:val="center"/>
              <w:rPr>
                <w:rFonts w:ascii="Trebuchet MS" w:hAnsi="Trebuchet MS" w:cs="Trebuchet MS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55A" w:rsidRPr="00A507E0" w:rsidRDefault="003D555A" w:rsidP="00601A3C">
            <w:pPr>
              <w:jc w:val="both"/>
              <w:rPr>
                <w:rFonts w:ascii="Trebuchet MS" w:hAnsi="Trebuchet MS" w:cs="Trebuchet MS"/>
              </w:rPr>
            </w:pPr>
            <w:r w:rsidRPr="00A507E0">
              <w:rPr>
                <w:rFonts w:ascii="Trebuchet MS" w:hAnsi="Trebuchet MS" w:cs="Trebuchet MS"/>
              </w:rPr>
              <w:t>Verifica</w:t>
            </w:r>
            <w:r w:rsidRPr="00A507E0">
              <w:rPr>
                <w:rFonts w:ascii="Tahoma" w:hAnsi="Tahoma" w:cs="Tahoma"/>
              </w:rPr>
              <w:t>ț</w:t>
            </w:r>
            <w:r w:rsidRPr="00A507E0">
              <w:rPr>
                <w:rFonts w:ascii="Trebuchet MS" w:hAnsi="Trebuchet MS" w:cs="Trebuchet MS"/>
              </w:rPr>
              <w:t>i existen</w:t>
            </w:r>
            <w:r w:rsidRPr="00A507E0">
              <w:rPr>
                <w:rFonts w:ascii="Tahoma" w:hAnsi="Tahoma" w:cs="Tahoma"/>
              </w:rPr>
              <w:t>ț</w:t>
            </w:r>
            <w:r w:rsidRPr="00A507E0">
              <w:rPr>
                <w:rFonts w:ascii="Trebuchet MS" w:hAnsi="Trebuchet MS" w:cs="Trebuchet MS"/>
              </w:rPr>
              <w:t>a Hotărârii Adunării Generale a Asocia</w:t>
            </w:r>
            <w:r w:rsidRPr="00A507E0">
              <w:rPr>
                <w:rFonts w:ascii="Tahoma" w:hAnsi="Tahoma" w:cs="Tahoma"/>
              </w:rPr>
              <w:t>ț</w:t>
            </w:r>
            <w:r w:rsidRPr="00A507E0">
              <w:rPr>
                <w:rFonts w:ascii="Trebuchet MS" w:hAnsi="Trebuchet MS" w:cs="Trebuchet MS"/>
              </w:rPr>
              <w:t>ilor / Deciziei asociatului unic sau Hotărârii pentru persoane fizice autorizate/ întreprinderilor individuale / membrilor întreprinderii familiale, privind aprobarea investi</w:t>
            </w:r>
            <w:r w:rsidRPr="00A507E0">
              <w:rPr>
                <w:rFonts w:ascii="Tahoma" w:hAnsi="Tahoma" w:cs="Tahoma"/>
              </w:rPr>
              <w:t>ț</w:t>
            </w:r>
            <w:r w:rsidRPr="00A507E0">
              <w:rPr>
                <w:rFonts w:ascii="Trebuchet MS" w:hAnsi="Trebuchet MS" w:cs="Trebuchet MS"/>
              </w:rPr>
              <w:t>iei.</w:t>
            </w:r>
          </w:p>
          <w:p w:rsidR="003D555A" w:rsidRPr="00A507E0" w:rsidRDefault="003D555A" w:rsidP="00601A3C">
            <w:pPr>
              <w:jc w:val="both"/>
              <w:rPr>
                <w:rFonts w:ascii="Trebuchet MS" w:hAnsi="Trebuchet MS" w:cs="Trebuchet MS"/>
              </w:rPr>
            </w:pPr>
            <w:r w:rsidRPr="00A507E0">
              <w:rPr>
                <w:rFonts w:ascii="Trebuchet MS" w:hAnsi="Trebuchet MS" w:cs="Trebuchet MS"/>
              </w:rPr>
              <w:t>Verifica</w:t>
            </w:r>
            <w:r w:rsidRPr="00A507E0">
              <w:rPr>
                <w:rFonts w:ascii="Tahoma" w:hAnsi="Tahoma" w:cs="Tahoma"/>
              </w:rPr>
              <w:t>ț</w:t>
            </w:r>
            <w:r w:rsidRPr="00A507E0">
              <w:rPr>
                <w:rFonts w:ascii="Trebuchet MS" w:hAnsi="Trebuchet MS" w:cs="Trebuchet MS"/>
              </w:rPr>
              <w:t>i certificatul constatator/</w:t>
            </w:r>
            <w:r w:rsidRPr="00A507E0">
              <w:rPr>
                <w:rFonts w:ascii="Trebuchet MS" w:hAnsi="Trebuchet MS" w:cs="Trebuchet MS"/>
                <w:lang w:eastAsia="hu-HU"/>
              </w:rPr>
              <w:t>extrasul din Registrul asocia</w:t>
            </w:r>
            <w:r w:rsidRPr="00A507E0">
              <w:rPr>
                <w:rFonts w:ascii="Tahoma" w:hAnsi="Tahoma" w:cs="Tahoma"/>
                <w:lang w:eastAsia="hu-HU"/>
              </w:rPr>
              <w:t>ț</w:t>
            </w:r>
            <w:r w:rsidRPr="00A507E0">
              <w:rPr>
                <w:rFonts w:ascii="Trebuchet MS" w:hAnsi="Trebuchet MS" w:cs="Trebuchet MS"/>
                <w:lang w:eastAsia="hu-HU"/>
              </w:rPr>
              <w:t xml:space="preserve">iilor </w:t>
            </w:r>
            <w:r w:rsidRPr="00A507E0">
              <w:rPr>
                <w:rFonts w:ascii="Tahoma" w:hAnsi="Tahoma" w:cs="Tahoma"/>
                <w:lang w:eastAsia="hu-HU"/>
              </w:rPr>
              <w:t>ș</w:t>
            </w:r>
            <w:r w:rsidRPr="00A507E0">
              <w:rPr>
                <w:rFonts w:ascii="Trebuchet MS" w:hAnsi="Trebuchet MS" w:cs="Trebuchet MS"/>
                <w:lang w:eastAsia="hu-HU"/>
              </w:rPr>
              <w:t>i funda</w:t>
            </w:r>
            <w:r w:rsidRPr="00A507E0">
              <w:rPr>
                <w:rFonts w:ascii="Tahoma" w:hAnsi="Tahoma" w:cs="Tahoma"/>
                <w:lang w:eastAsia="hu-HU"/>
              </w:rPr>
              <w:t>ț</w:t>
            </w:r>
            <w:r w:rsidRPr="00A507E0">
              <w:rPr>
                <w:rFonts w:ascii="Trebuchet MS" w:hAnsi="Trebuchet MS" w:cs="Trebuchet MS"/>
                <w:lang w:eastAsia="hu-HU"/>
              </w:rPr>
              <w:t>iilor</w:t>
            </w:r>
            <w:r w:rsidRPr="00A507E0">
              <w:rPr>
                <w:rFonts w:ascii="Trebuchet MS" w:hAnsi="Trebuchet MS" w:cs="Trebuchet MS"/>
              </w:rPr>
              <w:t xml:space="preserve"> </w:t>
            </w:r>
            <w:r w:rsidRPr="00A507E0">
              <w:rPr>
                <w:rFonts w:ascii="Tahoma" w:hAnsi="Tahoma" w:cs="Tahoma"/>
              </w:rPr>
              <w:t>ș</w:t>
            </w:r>
            <w:r w:rsidRPr="00A507E0">
              <w:rPr>
                <w:rFonts w:ascii="Trebuchet MS" w:hAnsi="Trebuchet MS" w:cs="Trebuchet MS"/>
              </w:rPr>
              <w:t>i actele constitutive ale solicitantului, după caz.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55A" w:rsidRPr="00A507E0" w:rsidRDefault="003D555A" w:rsidP="00601A3C">
            <w:pPr>
              <w:jc w:val="both"/>
              <w:rPr>
                <w:rFonts w:ascii="Trebuchet MS" w:hAnsi="Trebuchet MS" w:cs="Trebuchet M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55A" w:rsidRPr="00A507E0" w:rsidRDefault="003D555A" w:rsidP="00601A3C">
            <w:pPr>
              <w:jc w:val="both"/>
              <w:rPr>
                <w:rFonts w:ascii="Trebuchet MS" w:hAnsi="Trebuchet MS" w:cs="Trebuchet M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55A" w:rsidRPr="00A507E0" w:rsidRDefault="003D555A" w:rsidP="00601A3C">
            <w:pPr>
              <w:jc w:val="both"/>
              <w:rPr>
                <w:rFonts w:ascii="Trebuchet MS" w:hAnsi="Trebuchet MS" w:cs="Trebuchet MS"/>
              </w:rPr>
            </w:pPr>
          </w:p>
        </w:tc>
      </w:tr>
      <w:tr w:rsidR="003D555A" w:rsidRPr="00A507E0">
        <w:trPr>
          <w:trHeight w:val="466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555A" w:rsidRPr="00A507E0" w:rsidRDefault="003D555A" w:rsidP="00601A3C">
            <w:pPr>
              <w:jc w:val="center"/>
              <w:rPr>
                <w:rFonts w:ascii="Trebuchet MS" w:hAnsi="Trebuchet MS" w:cs="Trebuchet MS"/>
                <w:b/>
                <w:bCs/>
              </w:rPr>
            </w:pPr>
            <w:r w:rsidRPr="00A507E0">
              <w:rPr>
                <w:rFonts w:ascii="Trebuchet MS" w:hAnsi="Trebuchet MS" w:cs="Trebuchet MS"/>
                <w:b/>
                <w:bCs/>
              </w:rPr>
              <w:t>2.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555A" w:rsidRPr="00A507E0" w:rsidRDefault="003D555A" w:rsidP="00601A3C">
            <w:pPr>
              <w:jc w:val="center"/>
              <w:rPr>
                <w:rFonts w:ascii="Trebuchet MS" w:hAnsi="Trebuchet MS" w:cs="Trebuchet MS"/>
                <w:b/>
                <w:bCs/>
              </w:rPr>
            </w:pPr>
            <w:r w:rsidRPr="00A507E0">
              <w:rPr>
                <w:rFonts w:ascii="Trebuchet MS" w:hAnsi="Trebuchet MS" w:cs="Trebuchet MS"/>
              </w:rPr>
              <w:t>Solicitantul se încadrează în categoria beneficiarilor eligibili?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55A" w:rsidRPr="00A507E0" w:rsidRDefault="003D555A" w:rsidP="00601A3C">
            <w:pPr>
              <w:jc w:val="both"/>
              <w:rPr>
                <w:rFonts w:ascii="Trebuchet MS" w:hAnsi="Trebuchet MS" w:cs="Trebuchet MS"/>
                <w:lang w:eastAsia="hu-HU"/>
              </w:rPr>
            </w:pPr>
            <w:r w:rsidRPr="00A507E0">
              <w:rPr>
                <w:rFonts w:ascii="Trebuchet MS" w:hAnsi="Trebuchet MS" w:cs="Trebuchet MS"/>
              </w:rPr>
              <w:t xml:space="preserve">Verificaţi datele înscrise în </w:t>
            </w:r>
            <w:r w:rsidRPr="00A507E0">
              <w:rPr>
                <w:rFonts w:ascii="Trebuchet MS" w:hAnsi="Trebuchet MS" w:cs="Trebuchet MS"/>
                <w:lang w:eastAsia="hu-HU"/>
              </w:rPr>
              <w:t>Certificatul constatator emis de ONRC / Extrasul din Registrul asocia</w:t>
            </w:r>
            <w:r w:rsidRPr="00A507E0">
              <w:rPr>
                <w:rFonts w:ascii="Tahoma" w:hAnsi="Tahoma" w:cs="Tahoma"/>
                <w:lang w:eastAsia="hu-HU"/>
              </w:rPr>
              <w:t>ț</w:t>
            </w:r>
            <w:r w:rsidRPr="00A507E0">
              <w:rPr>
                <w:rFonts w:ascii="Trebuchet MS" w:hAnsi="Trebuchet MS" w:cs="Trebuchet MS"/>
                <w:lang w:eastAsia="hu-HU"/>
              </w:rPr>
              <w:t xml:space="preserve">iilor </w:t>
            </w:r>
            <w:r w:rsidRPr="00A507E0">
              <w:rPr>
                <w:rFonts w:ascii="Tahoma" w:hAnsi="Tahoma" w:cs="Tahoma"/>
                <w:lang w:eastAsia="hu-HU"/>
              </w:rPr>
              <w:t>ș</w:t>
            </w:r>
            <w:r w:rsidRPr="00A507E0">
              <w:rPr>
                <w:rFonts w:ascii="Trebuchet MS" w:hAnsi="Trebuchet MS" w:cs="Trebuchet MS"/>
                <w:lang w:eastAsia="hu-HU"/>
              </w:rPr>
              <w:t>i funda</w:t>
            </w:r>
            <w:r w:rsidRPr="00A507E0">
              <w:rPr>
                <w:rFonts w:ascii="Tahoma" w:hAnsi="Tahoma" w:cs="Tahoma"/>
                <w:lang w:eastAsia="hu-HU"/>
              </w:rPr>
              <w:t>ț</w:t>
            </w:r>
            <w:r w:rsidRPr="00A507E0">
              <w:rPr>
                <w:rFonts w:ascii="Trebuchet MS" w:hAnsi="Trebuchet MS" w:cs="Trebuchet MS"/>
                <w:lang w:eastAsia="hu-HU"/>
              </w:rPr>
              <w:t xml:space="preserve">iilor </w:t>
            </w:r>
            <w:r w:rsidRPr="00A507E0">
              <w:rPr>
                <w:rFonts w:ascii="Tahoma" w:hAnsi="Tahoma" w:cs="Tahoma"/>
                <w:lang w:eastAsia="hu-HU"/>
              </w:rPr>
              <w:t>ș</w:t>
            </w:r>
            <w:r w:rsidRPr="00A507E0">
              <w:rPr>
                <w:rFonts w:ascii="Trebuchet MS" w:hAnsi="Trebuchet MS" w:cs="Trebuchet MS"/>
                <w:lang w:eastAsia="hu-HU"/>
              </w:rPr>
              <w:t xml:space="preserve">i a actelor constitutive ale solicitantului, după caz precum </w:t>
            </w:r>
            <w:r w:rsidRPr="00A507E0">
              <w:rPr>
                <w:rFonts w:ascii="Tahoma" w:hAnsi="Tahoma" w:cs="Tahoma"/>
                <w:lang w:eastAsia="hu-HU"/>
              </w:rPr>
              <w:t>ș</w:t>
            </w:r>
            <w:r w:rsidRPr="00A507E0">
              <w:rPr>
                <w:rFonts w:ascii="Trebuchet MS" w:hAnsi="Trebuchet MS" w:cs="Trebuchet MS"/>
                <w:lang w:eastAsia="hu-HU"/>
              </w:rPr>
              <w:t>i a datelor din Cererea de Finan</w:t>
            </w:r>
            <w:r w:rsidRPr="00A507E0">
              <w:rPr>
                <w:rFonts w:ascii="Tahoma" w:hAnsi="Tahoma" w:cs="Tahoma"/>
                <w:lang w:eastAsia="hu-HU"/>
              </w:rPr>
              <w:t>ț</w:t>
            </w:r>
            <w:r w:rsidRPr="00A507E0">
              <w:rPr>
                <w:rFonts w:ascii="Trebuchet MS" w:hAnsi="Trebuchet MS" w:cs="Trebuchet MS"/>
                <w:lang w:eastAsia="hu-HU"/>
              </w:rPr>
              <w:t>are- Sec</w:t>
            </w:r>
            <w:r w:rsidRPr="00A507E0">
              <w:rPr>
                <w:rFonts w:ascii="Tahoma" w:hAnsi="Tahoma" w:cs="Tahoma"/>
                <w:lang w:eastAsia="hu-HU"/>
              </w:rPr>
              <w:t>ț</w:t>
            </w:r>
            <w:r w:rsidRPr="00A507E0">
              <w:rPr>
                <w:rFonts w:ascii="Trebuchet MS" w:hAnsi="Trebuchet MS" w:cs="Trebuchet MS"/>
                <w:lang w:eastAsia="hu-HU"/>
              </w:rPr>
              <w:t>iunea- Solicitant.</w:t>
            </w:r>
          </w:p>
          <w:p w:rsidR="003D555A" w:rsidRPr="00A507E0" w:rsidRDefault="003D555A" w:rsidP="00601A3C">
            <w:pPr>
              <w:jc w:val="both"/>
              <w:rPr>
                <w:rFonts w:ascii="Trebuchet MS" w:hAnsi="Trebuchet MS" w:cs="Trebuchet MS"/>
                <w:b/>
                <w:bCs/>
              </w:rPr>
            </w:pPr>
            <w:r w:rsidRPr="00A507E0">
              <w:rPr>
                <w:rFonts w:ascii="Trebuchet MS" w:hAnsi="Trebuchet MS" w:cs="Trebuchet MS"/>
                <w:lang w:eastAsia="hu-HU"/>
              </w:rPr>
              <w:t>Verifica</w:t>
            </w:r>
            <w:r w:rsidRPr="00A507E0">
              <w:rPr>
                <w:rFonts w:ascii="Tahoma" w:hAnsi="Tahoma" w:cs="Tahoma"/>
                <w:lang w:eastAsia="hu-HU"/>
              </w:rPr>
              <w:t>ț</w:t>
            </w:r>
            <w:r w:rsidRPr="00A507E0">
              <w:rPr>
                <w:rFonts w:ascii="Trebuchet MS" w:hAnsi="Trebuchet MS" w:cs="Trebuchet MS"/>
                <w:lang w:eastAsia="hu-HU"/>
              </w:rPr>
              <w:t>i datele înscrise în Registrul Unită</w:t>
            </w:r>
            <w:r w:rsidRPr="00A507E0">
              <w:rPr>
                <w:rFonts w:ascii="Tahoma" w:hAnsi="Tahoma" w:cs="Tahoma"/>
                <w:lang w:eastAsia="hu-HU"/>
              </w:rPr>
              <w:t>ț</w:t>
            </w:r>
            <w:r w:rsidRPr="00A507E0">
              <w:rPr>
                <w:rFonts w:ascii="Trebuchet MS" w:hAnsi="Trebuchet MS" w:cs="Trebuchet MS"/>
                <w:lang w:eastAsia="hu-HU"/>
              </w:rPr>
              <w:t xml:space="preserve">ilor din Acvacultură </w:t>
            </w:r>
            <w:r w:rsidRPr="00A507E0">
              <w:rPr>
                <w:rFonts w:ascii="Tahoma" w:hAnsi="Tahoma" w:cs="Tahoma"/>
                <w:lang w:eastAsia="hu-HU"/>
              </w:rPr>
              <w:t>ș</w:t>
            </w:r>
            <w:r w:rsidRPr="00A507E0">
              <w:rPr>
                <w:rFonts w:ascii="Trebuchet MS" w:hAnsi="Trebuchet MS" w:cs="Trebuchet MS"/>
                <w:lang w:eastAsia="hu-HU"/>
              </w:rPr>
              <w:t>i în Licen</w:t>
            </w:r>
            <w:r w:rsidRPr="00A507E0">
              <w:rPr>
                <w:rFonts w:ascii="Tahoma" w:hAnsi="Tahoma" w:cs="Tahoma"/>
                <w:lang w:eastAsia="hu-HU"/>
              </w:rPr>
              <w:t>ț</w:t>
            </w:r>
            <w:r w:rsidRPr="00A507E0">
              <w:rPr>
                <w:rFonts w:ascii="Trebuchet MS" w:hAnsi="Trebuchet MS" w:cs="Trebuchet MS"/>
                <w:lang w:eastAsia="hu-HU"/>
              </w:rPr>
              <w:t>a de acvacultură.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55A" w:rsidRPr="00A507E0" w:rsidRDefault="003D555A" w:rsidP="00601A3C">
            <w:pPr>
              <w:jc w:val="both"/>
              <w:rPr>
                <w:rFonts w:ascii="Trebuchet MS" w:hAnsi="Trebuchet MS" w:cs="Trebuchet M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55A" w:rsidRPr="00A507E0" w:rsidRDefault="003D555A" w:rsidP="00601A3C">
            <w:pPr>
              <w:jc w:val="both"/>
              <w:rPr>
                <w:rFonts w:ascii="Trebuchet MS" w:hAnsi="Trebuchet MS" w:cs="Trebuchet M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55A" w:rsidRPr="00A507E0" w:rsidRDefault="003D555A" w:rsidP="00601A3C">
            <w:pPr>
              <w:jc w:val="both"/>
              <w:rPr>
                <w:rFonts w:ascii="Trebuchet MS" w:hAnsi="Trebuchet MS" w:cs="Trebuchet MS"/>
              </w:rPr>
            </w:pPr>
          </w:p>
        </w:tc>
      </w:tr>
      <w:tr w:rsidR="003D555A" w:rsidRPr="00A507E0">
        <w:trPr>
          <w:trHeight w:val="466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555A" w:rsidRPr="00A507E0" w:rsidRDefault="003D555A" w:rsidP="00601A3C">
            <w:pPr>
              <w:jc w:val="center"/>
              <w:rPr>
                <w:rFonts w:ascii="Trebuchet MS" w:hAnsi="Trebuchet MS" w:cs="Trebuchet MS"/>
                <w:b/>
                <w:bCs/>
              </w:rPr>
            </w:pPr>
            <w:r w:rsidRPr="00A507E0">
              <w:rPr>
                <w:rFonts w:ascii="Trebuchet MS" w:hAnsi="Trebuchet MS" w:cs="Trebuchet MS"/>
                <w:b/>
                <w:bCs/>
              </w:rPr>
              <w:t>3.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D555A" w:rsidRPr="00A507E0" w:rsidRDefault="003D555A" w:rsidP="00601A3C">
            <w:pPr>
              <w:jc w:val="center"/>
              <w:rPr>
                <w:rFonts w:ascii="Trebuchet MS" w:hAnsi="Trebuchet MS" w:cs="Trebuchet MS"/>
              </w:rPr>
            </w:pPr>
            <w:r w:rsidRPr="00A507E0">
              <w:rPr>
                <w:rFonts w:ascii="Trebuchet MS" w:hAnsi="Trebuchet MS" w:cs="Trebuchet MS"/>
              </w:rPr>
              <w:t>Solicitantul nu este înscris în Registrul debitorilor cu sume neachitate pentru POP/POPAM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55A" w:rsidRPr="00A507E0" w:rsidRDefault="003D555A" w:rsidP="00601A3C">
            <w:pPr>
              <w:jc w:val="both"/>
              <w:rPr>
                <w:rFonts w:ascii="Trebuchet MS" w:hAnsi="Trebuchet MS" w:cs="Trebuchet MS"/>
              </w:rPr>
            </w:pPr>
            <w:r w:rsidRPr="00A507E0">
              <w:rPr>
                <w:rFonts w:ascii="Trebuchet MS" w:hAnsi="Trebuchet MS" w:cs="Trebuchet MS"/>
              </w:rPr>
              <w:t>Verificaţi dacă solicitantul nu este înscris în Registrul debitorilor cu sume neachitate pentru POP/POPAM.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55A" w:rsidRPr="00A507E0" w:rsidRDefault="003D555A" w:rsidP="00601A3C">
            <w:pPr>
              <w:jc w:val="both"/>
              <w:rPr>
                <w:rFonts w:ascii="Trebuchet MS" w:hAnsi="Trebuchet MS" w:cs="Trebuchet M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55A" w:rsidRPr="00A507E0" w:rsidRDefault="003D555A" w:rsidP="00601A3C">
            <w:pPr>
              <w:jc w:val="both"/>
              <w:rPr>
                <w:rFonts w:ascii="Trebuchet MS" w:hAnsi="Trebuchet MS" w:cs="Trebuchet M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55A" w:rsidRPr="00A507E0" w:rsidRDefault="003D555A" w:rsidP="00601A3C">
            <w:pPr>
              <w:jc w:val="both"/>
              <w:rPr>
                <w:rFonts w:ascii="Trebuchet MS" w:hAnsi="Trebuchet MS" w:cs="Trebuchet MS"/>
              </w:rPr>
            </w:pPr>
          </w:p>
        </w:tc>
      </w:tr>
      <w:tr w:rsidR="003D555A" w:rsidRPr="00A507E0">
        <w:trPr>
          <w:trHeight w:val="466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555A" w:rsidRPr="00A507E0" w:rsidRDefault="003D555A" w:rsidP="00601A3C">
            <w:pPr>
              <w:jc w:val="center"/>
              <w:rPr>
                <w:rFonts w:ascii="Trebuchet MS" w:hAnsi="Trebuchet MS" w:cs="Trebuchet MS"/>
                <w:b/>
                <w:bCs/>
              </w:rPr>
            </w:pPr>
            <w:r w:rsidRPr="00A507E0">
              <w:rPr>
                <w:rFonts w:ascii="Trebuchet MS" w:hAnsi="Trebuchet MS" w:cs="Trebuchet MS"/>
                <w:b/>
                <w:bCs/>
              </w:rPr>
              <w:t>4.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D555A" w:rsidRPr="00A507E0" w:rsidRDefault="003D555A" w:rsidP="00601A3C">
            <w:pPr>
              <w:jc w:val="center"/>
              <w:rPr>
                <w:rFonts w:ascii="Trebuchet MS" w:hAnsi="Trebuchet MS" w:cs="Trebuchet MS"/>
              </w:rPr>
            </w:pPr>
            <w:r w:rsidRPr="00A507E0">
              <w:rPr>
                <w:rFonts w:ascii="Trebuchet MS" w:hAnsi="Trebuchet MS" w:cs="Trebuchet MS"/>
                <w:lang w:eastAsia="hu-HU"/>
              </w:rPr>
              <w:t>Proiectul se implementează în România?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55A" w:rsidRPr="00A507E0" w:rsidRDefault="003D555A" w:rsidP="00601A3C">
            <w:pPr>
              <w:jc w:val="both"/>
              <w:rPr>
                <w:rFonts w:ascii="Trebuchet MS" w:hAnsi="Trebuchet MS" w:cs="Trebuchet MS"/>
              </w:rPr>
            </w:pPr>
            <w:r w:rsidRPr="00A507E0">
              <w:rPr>
                <w:rFonts w:ascii="Trebuchet MS" w:hAnsi="Trebuchet MS" w:cs="Trebuchet MS"/>
              </w:rPr>
              <w:t>Verificaţi datele din Cererea de finanţare, Sec</w:t>
            </w:r>
            <w:r w:rsidRPr="00A507E0">
              <w:rPr>
                <w:rFonts w:ascii="Tahoma" w:hAnsi="Tahoma" w:cs="Tahoma"/>
              </w:rPr>
              <w:t>ț</w:t>
            </w:r>
            <w:r w:rsidRPr="00A507E0">
              <w:rPr>
                <w:rFonts w:ascii="Trebuchet MS" w:hAnsi="Trebuchet MS" w:cs="Trebuchet MS"/>
              </w:rPr>
              <w:t>iunea -Localizare proiect.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55A" w:rsidRPr="00A507E0" w:rsidRDefault="003D555A" w:rsidP="00601A3C">
            <w:pPr>
              <w:jc w:val="both"/>
              <w:rPr>
                <w:rFonts w:ascii="Trebuchet MS" w:hAnsi="Trebuchet MS" w:cs="Trebuchet M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55A" w:rsidRPr="00A507E0" w:rsidRDefault="003D555A" w:rsidP="00601A3C">
            <w:pPr>
              <w:jc w:val="both"/>
              <w:rPr>
                <w:rFonts w:ascii="Trebuchet MS" w:hAnsi="Trebuchet MS" w:cs="Trebuchet M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55A" w:rsidRPr="00A507E0" w:rsidRDefault="003D555A" w:rsidP="00601A3C">
            <w:pPr>
              <w:jc w:val="both"/>
              <w:rPr>
                <w:rFonts w:ascii="Trebuchet MS" w:hAnsi="Trebuchet MS" w:cs="Trebuchet MS"/>
              </w:rPr>
            </w:pPr>
          </w:p>
        </w:tc>
      </w:tr>
      <w:tr w:rsidR="003D555A" w:rsidRPr="00A507E0">
        <w:trPr>
          <w:trHeight w:val="466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555A" w:rsidRPr="00A507E0" w:rsidRDefault="003D555A" w:rsidP="00601A3C">
            <w:pPr>
              <w:jc w:val="center"/>
              <w:rPr>
                <w:rFonts w:ascii="Trebuchet MS" w:hAnsi="Trebuchet MS" w:cs="Trebuchet MS"/>
                <w:b/>
                <w:bCs/>
              </w:rPr>
            </w:pPr>
            <w:r w:rsidRPr="00A507E0">
              <w:rPr>
                <w:rFonts w:ascii="Trebuchet MS" w:hAnsi="Trebuchet MS" w:cs="Trebuchet MS"/>
                <w:b/>
                <w:bCs/>
              </w:rPr>
              <w:t>5.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D555A" w:rsidRPr="00A507E0" w:rsidRDefault="003D555A" w:rsidP="00601A3C">
            <w:pPr>
              <w:jc w:val="center"/>
              <w:rPr>
                <w:rFonts w:ascii="Trebuchet MS" w:hAnsi="Trebuchet MS" w:cs="Trebuchet MS"/>
                <w:lang w:eastAsia="hu-HU"/>
              </w:rPr>
            </w:pPr>
            <w:r w:rsidRPr="00A507E0">
              <w:rPr>
                <w:rFonts w:ascii="Trebuchet MS" w:hAnsi="Trebuchet MS" w:cs="Trebuchet MS"/>
              </w:rPr>
              <w:t xml:space="preserve">Activităţile </w:t>
            </w:r>
            <w:r w:rsidRPr="00A507E0">
              <w:rPr>
                <w:rFonts w:ascii="Trebuchet MS" w:hAnsi="Trebuchet MS" w:cs="Trebuchet MS"/>
                <w:shd w:val="clear" w:color="auto" w:fill="FFFFFF"/>
              </w:rPr>
              <w:t xml:space="preserve">propuse </w:t>
            </w:r>
            <w:r w:rsidRPr="00A507E0">
              <w:rPr>
                <w:rFonts w:ascii="Trebuchet MS" w:hAnsi="Trebuchet MS" w:cs="Trebuchet MS"/>
              </w:rPr>
              <w:t>în</w:t>
            </w:r>
            <w:r w:rsidRPr="00A507E0">
              <w:rPr>
                <w:rFonts w:ascii="Trebuchet MS" w:hAnsi="Trebuchet MS" w:cs="Trebuchet MS"/>
                <w:shd w:val="clear" w:color="auto" w:fill="FFFFFF"/>
              </w:rPr>
              <w:t xml:space="preserve"> Cererea de finan</w:t>
            </w:r>
            <w:r w:rsidRPr="00A507E0">
              <w:rPr>
                <w:rFonts w:ascii="Cambria Math" w:hAnsi="Cambria Math" w:cs="Cambria Math"/>
                <w:shd w:val="clear" w:color="auto" w:fill="FFFFFF"/>
              </w:rPr>
              <w:t>ț</w:t>
            </w:r>
            <w:r w:rsidRPr="00A507E0">
              <w:rPr>
                <w:rFonts w:ascii="Trebuchet MS" w:hAnsi="Trebuchet MS" w:cs="Trebuchet MS"/>
                <w:shd w:val="clear" w:color="auto" w:fill="FFFFFF"/>
              </w:rPr>
              <w:t xml:space="preserve">are </w:t>
            </w:r>
            <w:r w:rsidRPr="00A507E0">
              <w:rPr>
                <w:rFonts w:ascii="Trebuchet MS" w:hAnsi="Trebuchet MS" w:cs="Trebuchet MS"/>
              </w:rPr>
              <w:t xml:space="preserve">se regăsesc în </w:t>
            </w:r>
            <w:r w:rsidRPr="00A507E0">
              <w:rPr>
                <w:rFonts w:ascii="Trebuchet MS" w:hAnsi="Trebuchet MS" w:cs="Trebuchet MS"/>
                <w:shd w:val="clear" w:color="auto" w:fill="FFFFFF"/>
              </w:rPr>
              <w:t>lista activită</w:t>
            </w:r>
            <w:r w:rsidRPr="00A507E0">
              <w:rPr>
                <w:rFonts w:ascii="Cambria Math" w:hAnsi="Cambria Math" w:cs="Cambria Math"/>
                <w:shd w:val="clear" w:color="auto" w:fill="FFFFFF"/>
              </w:rPr>
              <w:t>ț</w:t>
            </w:r>
            <w:r w:rsidRPr="00A507E0">
              <w:rPr>
                <w:rFonts w:ascii="Trebuchet MS" w:hAnsi="Trebuchet MS" w:cs="Trebuchet MS"/>
                <w:shd w:val="clear" w:color="auto" w:fill="FFFFFF"/>
              </w:rPr>
              <w:t xml:space="preserve">ilor eligibile  din </w:t>
            </w:r>
            <w:r w:rsidRPr="00A507E0">
              <w:rPr>
                <w:rFonts w:ascii="Trebuchet MS" w:hAnsi="Trebuchet MS" w:cs="Trebuchet MS"/>
              </w:rPr>
              <w:t>Ghidul solicitantului aferent măsurii?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55A" w:rsidRPr="00A507E0" w:rsidRDefault="003D555A" w:rsidP="00601A3C">
            <w:pPr>
              <w:jc w:val="both"/>
              <w:rPr>
                <w:rFonts w:ascii="Trebuchet MS" w:hAnsi="Trebuchet MS" w:cs="Trebuchet MS"/>
              </w:rPr>
            </w:pPr>
            <w:r w:rsidRPr="00A507E0">
              <w:rPr>
                <w:rFonts w:ascii="Trebuchet MS" w:hAnsi="Trebuchet MS" w:cs="Trebuchet MS"/>
              </w:rPr>
              <w:t>Verificaţi datele înscrise în Cererea de finanţare dacă sunt conforme cu datele înscrise în Ghidul solicitantului aferente măsurii pe care a fost depus proiectul (Sec</w:t>
            </w:r>
            <w:r w:rsidRPr="00A507E0">
              <w:rPr>
                <w:rFonts w:ascii="Tahoma" w:hAnsi="Tahoma" w:cs="Tahoma"/>
              </w:rPr>
              <w:t>ț</w:t>
            </w:r>
            <w:r w:rsidRPr="00A507E0">
              <w:rPr>
                <w:rFonts w:ascii="Trebuchet MS" w:hAnsi="Trebuchet MS" w:cs="Trebuchet MS"/>
              </w:rPr>
              <w:t>iunea - Activită</w:t>
            </w:r>
            <w:r w:rsidRPr="00A507E0">
              <w:rPr>
                <w:rFonts w:ascii="Tahoma" w:hAnsi="Tahoma" w:cs="Tahoma"/>
              </w:rPr>
              <w:t>ț</w:t>
            </w:r>
            <w:r w:rsidRPr="00A507E0">
              <w:rPr>
                <w:rFonts w:ascii="Trebuchet MS" w:hAnsi="Trebuchet MS" w:cs="Trebuchet MS"/>
              </w:rPr>
              <w:t>i previzionate)</w:t>
            </w:r>
          </w:p>
          <w:p w:rsidR="003D555A" w:rsidRPr="00A507E0" w:rsidRDefault="003D555A" w:rsidP="00601A3C">
            <w:pPr>
              <w:jc w:val="both"/>
              <w:rPr>
                <w:rFonts w:ascii="Trebuchet MS" w:hAnsi="Trebuchet MS" w:cs="Trebuchet MS"/>
              </w:rPr>
            </w:pPr>
            <w:r w:rsidRPr="00A507E0">
              <w:rPr>
                <w:rFonts w:ascii="Trebuchet MS" w:hAnsi="Trebuchet MS" w:cs="Trebuchet MS"/>
              </w:rPr>
              <w:t>În cazul depistării unor activităţi neeligibile expertul CRPOPAM solicită rectificarea bugetului proiectului şi includerea cheltuielilor aferente activităţii neeligibile la cheltuieli neeligibile.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55A" w:rsidRPr="00A507E0" w:rsidRDefault="003D555A" w:rsidP="00601A3C">
            <w:pPr>
              <w:jc w:val="both"/>
              <w:rPr>
                <w:rFonts w:ascii="Trebuchet MS" w:hAnsi="Trebuchet MS" w:cs="Trebuchet M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55A" w:rsidRPr="00A507E0" w:rsidRDefault="003D555A" w:rsidP="00601A3C">
            <w:pPr>
              <w:jc w:val="both"/>
              <w:rPr>
                <w:rFonts w:ascii="Trebuchet MS" w:hAnsi="Trebuchet MS" w:cs="Trebuchet M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55A" w:rsidRPr="00A507E0" w:rsidRDefault="003D555A" w:rsidP="00601A3C">
            <w:pPr>
              <w:jc w:val="both"/>
              <w:rPr>
                <w:rFonts w:ascii="Trebuchet MS" w:hAnsi="Trebuchet MS" w:cs="Trebuchet MS"/>
              </w:rPr>
            </w:pPr>
          </w:p>
        </w:tc>
      </w:tr>
      <w:tr w:rsidR="003D555A" w:rsidRPr="00A507E0">
        <w:trPr>
          <w:trHeight w:val="466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555A" w:rsidRPr="00A507E0" w:rsidRDefault="003D555A" w:rsidP="00601A3C">
            <w:pPr>
              <w:jc w:val="center"/>
              <w:rPr>
                <w:rFonts w:ascii="Trebuchet MS" w:hAnsi="Trebuchet MS" w:cs="Trebuchet MS"/>
                <w:b/>
                <w:bCs/>
              </w:rPr>
            </w:pPr>
            <w:r w:rsidRPr="00A507E0">
              <w:rPr>
                <w:rFonts w:ascii="Trebuchet MS" w:hAnsi="Trebuchet MS" w:cs="Trebuchet MS"/>
                <w:b/>
                <w:bCs/>
              </w:rPr>
              <w:t>6.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D555A" w:rsidRPr="00A507E0" w:rsidRDefault="003D555A" w:rsidP="00601A3C">
            <w:pPr>
              <w:jc w:val="center"/>
              <w:rPr>
                <w:rFonts w:ascii="Trebuchet MS" w:hAnsi="Trebuchet MS" w:cs="Trebuchet MS"/>
              </w:rPr>
            </w:pPr>
            <w:r w:rsidRPr="00A507E0">
              <w:rPr>
                <w:rFonts w:ascii="Trebuchet MS" w:hAnsi="Trebuchet MS" w:cs="Trebuchet MS"/>
              </w:rPr>
              <w:t>Cererea de finan</w:t>
            </w:r>
            <w:r w:rsidRPr="00A507E0">
              <w:rPr>
                <w:rFonts w:ascii="Tahoma" w:hAnsi="Tahoma" w:cs="Tahoma"/>
              </w:rPr>
              <w:t>ț</w:t>
            </w:r>
            <w:r w:rsidRPr="00A507E0">
              <w:rPr>
                <w:rFonts w:ascii="Trebuchet MS" w:hAnsi="Trebuchet MS" w:cs="Trebuchet MS"/>
              </w:rPr>
              <w:t>are respectă limita maximă de 5</w:t>
            </w:r>
            <w:r w:rsidRPr="00A507E0">
              <w:rPr>
                <w:rFonts w:ascii="Trebuchet MS" w:hAnsi="Trebuchet MS" w:cs="Trebuchet MS"/>
                <w:color w:val="000000"/>
              </w:rPr>
              <w:t>%</w:t>
            </w:r>
            <w:r w:rsidRPr="00A507E0">
              <w:rPr>
                <w:rFonts w:ascii="Trebuchet MS" w:hAnsi="Trebuchet MS" w:cs="Trebuchet MS"/>
              </w:rPr>
              <w:t xml:space="preserve"> din valoarea totală eligibilă a opera</w:t>
            </w:r>
            <w:r w:rsidRPr="00A507E0">
              <w:rPr>
                <w:rFonts w:ascii="Tahoma" w:hAnsi="Tahoma" w:cs="Tahoma"/>
              </w:rPr>
              <w:t>ț</w:t>
            </w:r>
            <w:r w:rsidRPr="00A507E0">
              <w:rPr>
                <w:rFonts w:ascii="Trebuchet MS" w:hAnsi="Trebuchet MS" w:cs="Trebuchet MS"/>
              </w:rPr>
              <w:t xml:space="preserve">iunii pentru cheltuielile de proiectare </w:t>
            </w:r>
            <w:r w:rsidRPr="00A507E0">
              <w:rPr>
                <w:rFonts w:ascii="Tahoma" w:hAnsi="Tahoma" w:cs="Tahoma"/>
              </w:rPr>
              <w:t>ș</w:t>
            </w:r>
            <w:r w:rsidRPr="00A507E0">
              <w:rPr>
                <w:rFonts w:ascii="Trebuchet MS" w:hAnsi="Trebuchet MS" w:cs="Trebuchet MS"/>
              </w:rPr>
              <w:t>i asisten</w:t>
            </w:r>
            <w:r w:rsidRPr="00A507E0">
              <w:rPr>
                <w:rFonts w:ascii="Tahoma" w:hAnsi="Tahoma" w:cs="Tahoma"/>
              </w:rPr>
              <w:t>ț</w:t>
            </w:r>
            <w:r w:rsidRPr="00A507E0">
              <w:rPr>
                <w:rFonts w:ascii="Trebuchet MS" w:hAnsi="Trebuchet MS" w:cs="Trebuchet MS"/>
              </w:rPr>
              <w:t>ă tehnică dacă opera</w:t>
            </w:r>
            <w:r w:rsidRPr="00A507E0">
              <w:rPr>
                <w:rFonts w:ascii="Tahoma" w:hAnsi="Tahoma" w:cs="Tahoma"/>
              </w:rPr>
              <w:t>ț</w:t>
            </w:r>
            <w:r w:rsidRPr="00A507E0">
              <w:rPr>
                <w:rFonts w:ascii="Trebuchet MS" w:hAnsi="Trebuchet MS" w:cs="Trebuchet MS"/>
              </w:rPr>
              <w:t>iunea nu prevede construc</w:t>
            </w:r>
            <w:r w:rsidRPr="00A507E0">
              <w:rPr>
                <w:rFonts w:ascii="Tahoma" w:hAnsi="Tahoma" w:cs="Tahoma"/>
              </w:rPr>
              <w:t>ț</w:t>
            </w:r>
            <w:r w:rsidRPr="00A507E0">
              <w:rPr>
                <w:rFonts w:ascii="Trebuchet MS" w:hAnsi="Trebuchet MS" w:cs="Trebuchet MS"/>
              </w:rPr>
              <w:t>ii-montaj sau 10% din valoarea totală eligibilă a opera</w:t>
            </w:r>
            <w:r w:rsidRPr="00A507E0">
              <w:rPr>
                <w:rFonts w:ascii="Tahoma" w:hAnsi="Tahoma" w:cs="Tahoma"/>
              </w:rPr>
              <w:t>ț</w:t>
            </w:r>
            <w:r w:rsidRPr="00A507E0">
              <w:rPr>
                <w:rFonts w:ascii="Trebuchet MS" w:hAnsi="Trebuchet MS" w:cs="Trebuchet MS"/>
              </w:rPr>
              <w:t xml:space="preserve">iunii pentru cheltuielile de proiectare </w:t>
            </w:r>
            <w:r w:rsidRPr="00A507E0">
              <w:rPr>
                <w:rFonts w:ascii="Tahoma" w:hAnsi="Tahoma" w:cs="Tahoma"/>
              </w:rPr>
              <w:t>ș</w:t>
            </w:r>
            <w:r w:rsidRPr="00A507E0">
              <w:rPr>
                <w:rFonts w:ascii="Trebuchet MS" w:hAnsi="Trebuchet MS" w:cs="Trebuchet MS"/>
              </w:rPr>
              <w:t>i asisten</w:t>
            </w:r>
            <w:r w:rsidRPr="00A507E0">
              <w:rPr>
                <w:rFonts w:ascii="Tahoma" w:hAnsi="Tahoma" w:cs="Tahoma"/>
              </w:rPr>
              <w:t>ț</w:t>
            </w:r>
            <w:r w:rsidRPr="00A507E0">
              <w:rPr>
                <w:rFonts w:ascii="Trebuchet MS" w:hAnsi="Trebuchet MS" w:cs="Trebuchet MS"/>
              </w:rPr>
              <w:t>ă tehnică, dacă opera</w:t>
            </w:r>
            <w:r w:rsidRPr="00A507E0">
              <w:rPr>
                <w:rFonts w:ascii="Tahoma" w:hAnsi="Tahoma" w:cs="Tahoma"/>
              </w:rPr>
              <w:t>ț</w:t>
            </w:r>
            <w:r w:rsidRPr="00A507E0">
              <w:rPr>
                <w:rFonts w:ascii="Trebuchet MS" w:hAnsi="Trebuchet MS" w:cs="Trebuchet MS"/>
              </w:rPr>
              <w:t>iunea  prevede construc</w:t>
            </w:r>
            <w:r w:rsidRPr="00A507E0">
              <w:rPr>
                <w:rFonts w:ascii="Tahoma" w:hAnsi="Tahoma" w:cs="Tahoma"/>
              </w:rPr>
              <w:t>ț</w:t>
            </w:r>
            <w:r w:rsidRPr="00A507E0">
              <w:rPr>
                <w:rFonts w:ascii="Trebuchet MS" w:hAnsi="Trebuchet MS" w:cs="Trebuchet MS"/>
              </w:rPr>
              <w:t>ii-montaj?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55A" w:rsidRPr="00A507E0" w:rsidRDefault="003D555A" w:rsidP="00601A3C">
            <w:pPr>
              <w:jc w:val="both"/>
              <w:rPr>
                <w:rFonts w:ascii="Trebuchet MS" w:hAnsi="Trebuchet MS" w:cs="Trebuchet MS"/>
              </w:rPr>
            </w:pPr>
            <w:r w:rsidRPr="00A507E0">
              <w:rPr>
                <w:rFonts w:ascii="Trebuchet MS" w:hAnsi="Trebuchet MS" w:cs="Trebuchet MS"/>
              </w:rPr>
              <w:t>Verifica</w:t>
            </w:r>
            <w:r w:rsidRPr="00A507E0">
              <w:rPr>
                <w:rFonts w:ascii="Tahoma" w:hAnsi="Tahoma" w:cs="Tahoma"/>
              </w:rPr>
              <w:t>ț</w:t>
            </w:r>
            <w:r w:rsidRPr="00A507E0">
              <w:rPr>
                <w:rFonts w:ascii="Trebuchet MS" w:hAnsi="Trebuchet MS" w:cs="Trebuchet MS"/>
              </w:rPr>
              <w:t>i în Bugetul indicativ al proiectului dacă se respectă limita maximă de 5% sau 10% (după caz) din valoarea totală eligibilă a opera</w:t>
            </w:r>
            <w:r w:rsidRPr="00A507E0">
              <w:rPr>
                <w:rFonts w:ascii="Tahoma" w:hAnsi="Tahoma" w:cs="Tahoma"/>
              </w:rPr>
              <w:t>ț</w:t>
            </w:r>
            <w:r w:rsidRPr="00A507E0">
              <w:rPr>
                <w:rFonts w:ascii="Trebuchet MS" w:hAnsi="Trebuchet MS" w:cs="Trebuchet MS"/>
              </w:rPr>
              <w:t xml:space="preserve">inii pentru cheltuielile de proiectare </w:t>
            </w:r>
            <w:r w:rsidRPr="00A507E0">
              <w:rPr>
                <w:rFonts w:ascii="Tahoma" w:hAnsi="Tahoma" w:cs="Tahoma"/>
              </w:rPr>
              <w:t>ș</w:t>
            </w:r>
            <w:r w:rsidRPr="00A507E0">
              <w:rPr>
                <w:rFonts w:ascii="Trebuchet MS" w:hAnsi="Trebuchet MS" w:cs="Trebuchet MS"/>
              </w:rPr>
              <w:t>i asisten</w:t>
            </w:r>
            <w:r w:rsidRPr="00A507E0">
              <w:rPr>
                <w:rFonts w:ascii="Tahoma" w:hAnsi="Tahoma" w:cs="Tahoma"/>
              </w:rPr>
              <w:t>ț</w:t>
            </w:r>
            <w:r w:rsidRPr="00A507E0">
              <w:rPr>
                <w:rFonts w:ascii="Trebuchet MS" w:hAnsi="Trebuchet MS" w:cs="Trebuchet MS"/>
              </w:rPr>
              <w:t>ă tehnică (Anexa H)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55A" w:rsidRPr="00A507E0" w:rsidRDefault="003D555A" w:rsidP="00601A3C">
            <w:pPr>
              <w:jc w:val="both"/>
              <w:rPr>
                <w:rFonts w:ascii="Trebuchet MS" w:hAnsi="Trebuchet MS" w:cs="Trebuchet M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55A" w:rsidRPr="00A507E0" w:rsidRDefault="003D555A" w:rsidP="00601A3C">
            <w:pPr>
              <w:jc w:val="both"/>
              <w:rPr>
                <w:rFonts w:ascii="Trebuchet MS" w:hAnsi="Trebuchet MS" w:cs="Trebuchet M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55A" w:rsidRPr="00A507E0" w:rsidRDefault="003D555A" w:rsidP="00601A3C">
            <w:pPr>
              <w:jc w:val="both"/>
              <w:rPr>
                <w:rFonts w:ascii="Trebuchet MS" w:hAnsi="Trebuchet MS" w:cs="Trebuchet MS"/>
              </w:rPr>
            </w:pPr>
          </w:p>
        </w:tc>
      </w:tr>
      <w:tr w:rsidR="003D555A" w:rsidRPr="00A507E0">
        <w:trPr>
          <w:trHeight w:val="466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555A" w:rsidRPr="00A507E0" w:rsidRDefault="003D555A" w:rsidP="00601A3C">
            <w:pPr>
              <w:jc w:val="center"/>
              <w:rPr>
                <w:rFonts w:ascii="Trebuchet MS" w:hAnsi="Trebuchet MS" w:cs="Trebuchet MS"/>
                <w:b/>
                <w:bCs/>
              </w:rPr>
            </w:pPr>
            <w:r w:rsidRPr="00A507E0">
              <w:rPr>
                <w:rFonts w:ascii="Trebuchet MS" w:hAnsi="Trebuchet MS" w:cs="Trebuchet MS"/>
                <w:b/>
                <w:bCs/>
              </w:rPr>
              <w:t>7.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D555A" w:rsidRPr="00C74A76" w:rsidRDefault="003D555A" w:rsidP="00601A3C">
            <w:pPr>
              <w:jc w:val="center"/>
              <w:rPr>
                <w:rFonts w:ascii="Trebuchet MS" w:hAnsi="Trebuchet MS" w:cs="Trebuchet MS"/>
                <w:strike/>
              </w:rPr>
            </w:pPr>
            <w:r w:rsidRPr="00C74A76">
              <w:rPr>
                <w:rFonts w:ascii="Trebuchet MS" w:hAnsi="Trebuchet MS" w:cs="Trebuchet MS"/>
                <w:strike/>
              </w:rPr>
              <w:t>Proiectul respectă limita maximă de 2%, respectiv de 1% (după caz) din valoarea totală eligibilă a opera</w:t>
            </w:r>
            <w:r w:rsidRPr="00C74A76">
              <w:rPr>
                <w:rFonts w:ascii="Tahoma" w:hAnsi="Tahoma" w:cs="Tahoma"/>
                <w:strike/>
              </w:rPr>
              <w:t>ț</w:t>
            </w:r>
            <w:r w:rsidRPr="00C74A76">
              <w:rPr>
                <w:rFonts w:ascii="Trebuchet MS" w:hAnsi="Trebuchet MS" w:cs="Trebuchet MS"/>
                <w:strike/>
              </w:rPr>
              <w:t>iunii privind plata drepturilor salariale, inclusiv contribu</w:t>
            </w:r>
            <w:r w:rsidRPr="00C74A76">
              <w:rPr>
                <w:rFonts w:ascii="Tahoma" w:hAnsi="Tahoma" w:cs="Tahoma"/>
                <w:strike/>
              </w:rPr>
              <w:t>ț</w:t>
            </w:r>
            <w:r w:rsidRPr="00C74A76">
              <w:rPr>
                <w:rFonts w:ascii="Trebuchet MS" w:hAnsi="Trebuchet MS" w:cs="Trebuchet MS"/>
                <w:strike/>
              </w:rPr>
              <w:t xml:space="preserve">iile suportate de către angajator </w:t>
            </w:r>
            <w:r w:rsidRPr="00C74A76">
              <w:rPr>
                <w:rFonts w:ascii="Tahoma" w:hAnsi="Tahoma" w:cs="Tahoma"/>
                <w:strike/>
              </w:rPr>
              <w:t>ș</w:t>
            </w:r>
            <w:r w:rsidRPr="00C74A76">
              <w:rPr>
                <w:rFonts w:ascii="Trebuchet MS" w:hAnsi="Trebuchet MS" w:cs="Trebuchet MS"/>
                <w:strike/>
              </w:rPr>
              <w:t>i angajat pentru personalul din cadrul echipei de implementare a opera</w:t>
            </w:r>
            <w:r w:rsidRPr="00C74A76">
              <w:rPr>
                <w:rFonts w:ascii="Tahoma" w:hAnsi="Tahoma" w:cs="Tahoma"/>
                <w:strike/>
              </w:rPr>
              <w:t>ț</w:t>
            </w:r>
            <w:r w:rsidRPr="00C74A76">
              <w:rPr>
                <w:rFonts w:ascii="Trebuchet MS" w:hAnsi="Trebuchet MS" w:cs="Trebuchet MS"/>
                <w:strike/>
              </w:rPr>
              <w:t>iunii cu construc</w:t>
            </w:r>
            <w:r w:rsidRPr="00C74A76">
              <w:rPr>
                <w:rFonts w:ascii="Tahoma" w:hAnsi="Tahoma" w:cs="Tahoma"/>
                <w:strike/>
              </w:rPr>
              <w:t>ț</w:t>
            </w:r>
            <w:r w:rsidRPr="00C74A76">
              <w:rPr>
                <w:rFonts w:ascii="Trebuchet MS" w:hAnsi="Trebuchet MS" w:cs="Trebuchet MS"/>
                <w:strike/>
              </w:rPr>
              <w:t>ii –montaj, respectiv fără  construc</w:t>
            </w:r>
            <w:r w:rsidRPr="00C74A76">
              <w:rPr>
                <w:rFonts w:ascii="Tahoma" w:hAnsi="Tahoma" w:cs="Tahoma"/>
                <w:strike/>
              </w:rPr>
              <w:t>ț</w:t>
            </w:r>
            <w:r w:rsidRPr="00C74A76">
              <w:rPr>
                <w:rFonts w:ascii="Trebuchet MS" w:hAnsi="Trebuchet MS" w:cs="Trebuchet MS"/>
                <w:strike/>
              </w:rPr>
              <w:t>ii –montaj?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55A" w:rsidRPr="00C74A76" w:rsidRDefault="003D555A" w:rsidP="00601A3C">
            <w:pPr>
              <w:jc w:val="both"/>
              <w:rPr>
                <w:rFonts w:ascii="Trebuchet MS" w:hAnsi="Trebuchet MS" w:cs="Trebuchet MS"/>
                <w:strike/>
              </w:rPr>
            </w:pPr>
            <w:r w:rsidRPr="00C74A76">
              <w:rPr>
                <w:rFonts w:ascii="Trebuchet MS" w:hAnsi="Trebuchet MS" w:cs="Trebuchet MS"/>
                <w:strike/>
              </w:rPr>
              <w:t>Verifica</w:t>
            </w:r>
            <w:r w:rsidRPr="00C74A76">
              <w:rPr>
                <w:rFonts w:ascii="Tahoma" w:hAnsi="Tahoma" w:cs="Tahoma"/>
                <w:strike/>
              </w:rPr>
              <w:t>ț</w:t>
            </w:r>
            <w:r w:rsidRPr="00C74A76">
              <w:rPr>
                <w:rFonts w:ascii="Trebuchet MS" w:hAnsi="Trebuchet MS" w:cs="Trebuchet MS"/>
                <w:strike/>
              </w:rPr>
              <w:t>i în Bugetul indicativ al proiectului dacă se respectă  limita maximă de 2% din valoarea totală eligibilă a opera</w:t>
            </w:r>
            <w:r w:rsidRPr="00C74A76">
              <w:rPr>
                <w:rFonts w:ascii="Tahoma" w:hAnsi="Tahoma" w:cs="Tahoma"/>
                <w:strike/>
              </w:rPr>
              <w:t>ț</w:t>
            </w:r>
            <w:r w:rsidRPr="00C74A76">
              <w:rPr>
                <w:rFonts w:ascii="Trebuchet MS" w:hAnsi="Trebuchet MS" w:cs="Trebuchet MS"/>
                <w:strike/>
              </w:rPr>
              <w:t>iunii privind plata drepturilor salariale, inclusiv contribu</w:t>
            </w:r>
            <w:r w:rsidRPr="00C74A76">
              <w:rPr>
                <w:rFonts w:ascii="Tahoma" w:hAnsi="Tahoma" w:cs="Tahoma"/>
                <w:strike/>
              </w:rPr>
              <w:t>ț</w:t>
            </w:r>
            <w:r w:rsidRPr="00C74A76">
              <w:rPr>
                <w:rFonts w:ascii="Trebuchet MS" w:hAnsi="Trebuchet MS" w:cs="Trebuchet MS"/>
                <w:strike/>
              </w:rPr>
              <w:t xml:space="preserve">iile suportate de către angajator </w:t>
            </w:r>
            <w:r w:rsidRPr="00C74A76">
              <w:rPr>
                <w:rFonts w:ascii="Tahoma" w:hAnsi="Tahoma" w:cs="Tahoma"/>
                <w:strike/>
              </w:rPr>
              <w:t>ș</w:t>
            </w:r>
            <w:r w:rsidRPr="00C74A76">
              <w:rPr>
                <w:rFonts w:ascii="Trebuchet MS" w:hAnsi="Trebuchet MS" w:cs="Trebuchet MS"/>
                <w:strike/>
              </w:rPr>
              <w:t>i angajat pentru personalul din cadrul echipei de implementare a opera</w:t>
            </w:r>
            <w:r w:rsidRPr="00C74A76">
              <w:rPr>
                <w:rFonts w:ascii="Tahoma" w:hAnsi="Tahoma" w:cs="Tahoma"/>
                <w:strike/>
              </w:rPr>
              <w:t>ț</w:t>
            </w:r>
            <w:r w:rsidRPr="00C74A76">
              <w:rPr>
                <w:rFonts w:ascii="Trebuchet MS" w:hAnsi="Trebuchet MS" w:cs="Trebuchet MS"/>
                <w:strike/>
              </w:rPr>
              <w:t>iunii   cu construc</w:t>
            </w:r>
            <w:r w:rsidRPr="00C74A76">
              <w:rPr>
                <w:rFonts w:ascii="Tahoma" w:hAnsi="Tahoma" w:cs="Tahoma"/>
                <w:strike/>
              </w:rPr>
              <w:t>ț</w:t>
            </w:r>
            <w:r w:rsidRPr="00C74A76">
              <w:rPr>
                <w:rFonts w:ascii="Trebuchet MS" w:hAnsi="Trebuchet MS" w:cs="Trebuchet MS"/>
                <w:strike/>
              </w:rPr>
              <w:t>ii –montaj sau de 1% din valoarea totală eligibilă a opera</w:t>
            </w:r>
            <w:r w:rsidRPr="00C74A76">
              <w:rPr>
                <w:rFonts w:ascii="Tahoma" w:hAnsi="Tahoma" w:cs="Tahoma"/>
                <w:strike/>
              </w:rPr>
              <w:t>ț</w:t>
            </w:r>
            <w:r w:rsidRPr="00C74A76">
              <w:rPr>
                <w:rFonts w:ascii="Trebuchet MS" w:hAnsi="Trebuchet MS" w:cs="Trebuchet MS"/>
                <w:strike/>
              </w:rPr>
              <w:t>iunii  fără construc</w:t>
            </w:r>
            <w:r w:rsidRPr="00C74A76">
              <w:rPr>
                <w:rFonts w:ascii="Tahoma" w:hAnsi="Tahoma" w:cs="Tahoma"/>
                <w:strike/>
              </w:rPr>
              <w:t>ț</w:t>
            </w:r>
            <w:r w:rsidRPr="00C74A76">
              <w:rPr>
                <w:rFonts w:ascii="Trebuchet MS" w:hAnsi="Trebuchet MS" w:cs="Trebuchet MS"/>
                <w:strike/>
              </w:rPr>
              <w:t>ii –montaj Anexa H)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55A" w:rsidRPr="00A507E0" w:rsidRDefault="003D555A" w:rsidP="00601A3C">
            <w:pPr>
              <w:jc w:val="both"/>
              <w:rPr>
                <w:rFonts w:ascii="Trebuchet MS" w:hAnsi="Trebuchet MS" w:cs="Trebuchet M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55A" w:rsidRPr="00A507E0" w:rsidRDefault="003D555A" w:rsidP="00601A3C">
            <w:pPr>
              <w:jc w:val="both"/>
              <w:rPr>
                <w:rFonts w:ascii="Trebuchet MS" w:hAnsi="Trebuchet MS" w:cs="Trebuchet M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55A" w:rsidRPr="00A507E0" w:rsidRDefault="003D555A" w:rsidP="00601A3C">
            <w:pPr>
              <w:jc w:val="both"/>
              <w:rPr>
                <w:rFonts w:ascii="Trebuchet MS" w:hAnsi="Trebuchet MS" w:cs="Trebuchet MS"/>
              </w:rPr>
            </w:pPr>
          </w:p>
        </w:tc>
      </w:tr>
      <w:tr w:rsidR="003D555A" w:rsidRPr="00A507E0">
        <w:trPr>
          <w:trHeight w:val="466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555A" w:rsidRPr="00A507E0" w:rsidRDefault="003D555A" w:rsidP="00601A3C">
            <w:pPr>
              <w:jc w:val="center"/>
              <w:rPr>
                <w:rFonts w:ascii="Trebuchet MS" w:hAnsi="Trebuchet MS" w:cs="Trebuchet MS"/>
                <w:b/>
                <w:bCs/>
              </w:rPr>
            </w:pPr>
            <w:r w:rsidRPr="00A507E0">
              <w:rPr>
                <w:rFonts w:ascii="Trebuchet MS" w:hAnsi="Trebuchet MS" w:cs="Trebuchet MS"/>
                <w:b/>
                <w:bCs/>
              </w:rPr>
              <w:t>8.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D555A" w:rsidRPr="00A507E0" w:rsidRDefault="003D555A" w:rsidP="00601A3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rebuchet MS" w:hAnsi="Trebuchet MS" w:cs="Trebuchet MS"/>
              </w:rPr>
            </w:pPr>
            <w:r w:rsidRPr="00A507E0">
              <w:rPr>
                <w:rFonts w:ascii="Trebuchet MS" w:hAnsi="Trebuchet MS" w:cs="Trebuchet MS"/>
              </w:rPr>
              <w:t xml:space="preserve">Proiectul respectă gradul de intervenţie publică 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55A" w:rsidRPr="00A507E0" w:rsidRDefault="003D555A" w:rsidP="00601A3C">
            <w:pPr>
              <w:jc w:val="both"/>
              <w:rPr>
                <w:rFonts w:ascii="Trebuchet MS" w:hAnsi="Trebuchet MS" w:cs="Trebuchet MS"/>
              </w:rPr>
            </w:pPr>
            <w:r w:rsidRPr="00A507E0">
              <w:rPr>
                <w:rFonts w:ascii="Trebuchet MS" w:hAnsi="Trebuchet MS" w:cs="Trebuchet MS"/>
              </w:rPr>
              <w:t xml:space="preserve">Se verifică respectarea procentelor de finanţare nerambursabilă </w:t>
            </w:r>
            <w:r w:rsidRPr="00A507E0">
              <w:rPr>
                <w:rFonts w:ascii="Tahoma" w:hAnsi="Tahoma" w:cs="Tahoma"/>
              </w:rPr>
              <w:t>ș</w:t>
            </w:r>
            <w:r w:rsidRPr="00A507E0">
              <w:rPr>
                <w:rFonts w:ascii="Trebuchet MS" w:hAnsi="Trebuchet MS" w:cs="Trebuchet MS"/>
              </w:rPr>
              <w:t>i a încadrării solicitantului în categoria IMM conform Legii 346/2004, în următoarele documente:</w:t>
            </w:r>
          </w:p>
          <w:p w:rsidR="003D555A" w:rsidRPr="00A507E0" w:rsidRDefault="003D555A" w:rsidP="00952FC2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Trebuchet MS" w:hAnsi="Trebuchet MS" w:cs="Trebuchet MS"/>
                <w:lang w:val="ro-RO"/>
              </w:rPr>
            </w:pPr>
            <w:r w:rsidRPr="00A507E0">
              <w:rPr>
                <w:rFonts w:ascii="Trebuchet MS" w:hAnsi="Trebuchet MS" w:cs="Trebuchet MS"/>
                <w:sz w:val="22"/>
                <w:szCs w:val="22"/>
                <w:lang w:val="ro-RO"/>
              </w:rPr>
              <w:t>Bilan</w:t>
            </w:r>
            <w:r w:rsidRPr="00A507E0">
              <w:rPr>
                <w:rFonts w:ascii="Tahoma" w:hAnsi="Tahoma" w:cs="Tahoma"/>
                <w:sz w:val="22"/>
                <w:szCs w:val="22"/>
                <w:lang w:val="ro-RO"/>
              </w:rPr>
              <w:t>ț</w:t>
            </w:r>
            <w:r w:rsidRPr="00A507E0">
              <w:rPr>
                <w:rFonts w:ascii="Trebuchet MS" w:hAnsi="Trebuchet MS" w:cs="Trebuchet MS"/>
                <w:sz w:val="22"/>
                <w:szCs w:val="22"/>
                <w:lang w:val="ro-RO"/>
              </w:rPr>
              <w:t>ul pentru verificarea numărului mediu de salaria</w:t>
            </w:r>
            <w:r w:rsidRPr="00A507E0">
              <w:rPr>
                <w:rFonts w:ascii="Tahoma" w:hAnsi="Tahoma" w:cs="Tahoma"/>
                <w:sz w:val="22"/>
                <w:szCs w:val="22"/>
                <w:lang w:val="ro-RO"/>
              </w:rPr>
              <w:t>ț</w:t>
            </w:r>
            <w:r w:rsidRPr="00A507E0">
              <w:rPr>
                <w:rFonts w:ascii="Trebuchet MS" w:hAnsi="Trebuchet MS" w:cs="Trebuchet MS"/>
                <w:sz w:val="22"/>
                <w:szCs w:val="22"/>
                <w:lang w:val="ro-RO"/>
              </w:rPr>
              <w:t xml:space="preserve">i </w:t>
            </w:r>
            <w:r w:rsidRPr="00A507E0">
              <w:rPr>
                <w:rFonts w:ascii="Tahoma" w:hAnsi="Tahoma" w:cs="Tahoma"/>
                <w:sz w:val="22"/>
                <w:szCs w:val="22"/>
                <w:lang w:val="ro-RO"/>
              </w:rPr>
              <w:t>ș</w:t>
            </w:r>
            <w:r w:rsidRPr="00A507E0">
              <w:rPr>
                <w:rFonts w:ascii="Trebuchet MS" w:hAnsi="Trebuchet MS" w:cs="Trebuchet MS"/>
                <w:sz w:val="22"/>
                <w:szCs w:val="22"/>
                <w:lang w:val="ro-RO"/>
              </w:rPr>
              <w:t xml:space="preserve">i a cifrei de afaceri anuală netă/activele totale anuale </w:t>
            </w:r>
          </w:p>
          <w:p w:rsidR="003D555A" w:rsidRPr="00A507E0" w:rsidRDefault="003D555A" w:rsidP="00952FC2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Trebuchet MS" w:hAnsi="Trebuchet MS" w:cs="Trebuchet MS"/>
                <w:lang w:val="ro-RO"/>
              </w:rPr>
            </w:pPr>
            <w:r w:rsidRPr="00A507E0">
              <w:rPr>
                <w:rFonts w:ascii="Trebuchet MS" w:hAnsi="Trebuchet MS" w:cs="Trebuchet MS"/>
                <w:sz w:val="22"/>
                <w:szCs w:val="22"/>
                <w:lang w:val="ro-RO"/>
              </w:rPr>
              <w:t>Anexa G- Declara</w:t>
            </w:r>
            <w:r w:rsidRPr="00A507E0">
              <w:rPr>
                <w:rFonts w:ascii="Tahoma" w:hAnsi="Tahoma" w:cs="Tahoma"/>
                <w:sz w:val="22"/>
                <w:szCs w:val="22"/>
                <w:lang w:val="ro-RO"/>
              </w:rPr>
              <w:t>ț</w:t>
            </w:r>
            <w:r w:rsidRPr="00A507E0">
              <w:rPr>
                <w:rFonts w:ascii="Trebuchet MS" w:hAnsi="Trebuchet MS" w:cs="Trebuchet MS"/>
                <w:sz w:val="22"/>
                <w:szCs w:val="22"/>
                <w:lang w:val="ro-RO"/>
              </w:rPr>
              <w:t>ie IMM</w:t>
            </w:r>
          </w:p>
          <w:p w:rsidR="003D555A" w:rsidRPr="00A507E0" w:rsidRDefault="003D555A" w:rsidP="00952FC2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Trebuchet MS" w:hAnsi="Trebuchet MS" w:cs="Trebuchet MS"/>
                <w:lang w:val="ro-RO"/>
              </w:rPr>
            </w:pPr>
            <w:r w:rsidRPr="00A507E0">
              <w:rPr>
                <w:rFonts w:ascii="Trebuchet MS" w:hAnsi="Trebuchet MS" w:cs="Trebuchet MS"/>
                <w:sz w:val="22"/>
                <w:szCs w:val="22"/>
                <w:lang w:val="ro-RO"/>
              </w:rPr>
              <w:t>Cererea de Finan</w:t>
            </w:r>
            <w:r w:rsidRPr="00A507E0">
              <w:rPr>
                <w:rFonts w:ascii="Tahoma" w:hAnsi="Tahoma" w:cs="Tahoma"/>
                <w:sz w:val="22"/>
                <w:szCs w:val="22"/>
                <w:lang w:val="ro-RO"/>
              </w:rPr>
              <w:t>ț</w:t>
            </w:r>
            <w:r w:rsidRPr="00A507E0">
              <w:rPr>
                <w:rFonts w:ascii="Trebuchet MS" w:hAnsi="Trebuchet MS" w:cs="Trebuchet MS"/>
                <w:sz w:val="22"/>
                <w:szCs w:val="22"/>
                <w:lang w:val="ro-RO"/>
              </w:rPr>
              <w:t>are, Sec</w:t>
            </w:r>
            <w:r w:rsidRPr="00A507E0">
              <w:rPr>
                <w:rFonts w:ascii="Tahoma" w:hAnsi="Tahoma" w:cs="Tahoma"/>
                <w:sz w:val="22"/>
                <w:szCs w:val="22"/>
                <w:lang w:val="ro-RO"/>
              </w:rPr>
              <w:t>ț</w:t>
            </w:r>
            <w:r w:rsidRPr="00A507E0">
              <w:rPr>
                <w:rFonts w:ascii="Trebuchet MS" w:hAnsi="Trebuchet MS" w:cs="Trebuchet MS"/>
                <w:sz w:val="22"/>
                <w:szCs w:val="22"/>
                <w:lang w:val="ro-RO"/>
              </w:rPr>
              <w:t>iunea-Bugetul proiectului</w:t>
            </w:r>
          </w:p>
          <w:p w:rsidR="003D555A" w:rsidRPr="00A507E0" w:rsidRDefault="003D555A" w:rsidP="00952FC2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Trebuchet MS" w:hAnsi="Trebuchet MS" w:cs="Trebuchet MS"/>
                <w:lang w:val="ro-RO"/>
              </w:rPr>
            </w:pPr>
            <w:r w:rsidRPr="00A507E0">
              <w:rPr>
                <w:rFonts w:ascii="Trebuchet MS" w:hAnsi="Trebuchet MS" w:cs="Trebuchet MS"/>
                <w:sz w:val="22"/>
                <w:szCs w:val="22"/>
                <w:lang w:val="ro-RO"/>
              </w:rPr>
              <w:t>Anexa H- Bugetul indicativ al proiectului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55A" w:rsidRPr="00A507E0" w:rsidRDefault="003D555A" w:rsidP="00601A3C">
            <w:pPr>
              <w:jc w:val="both"/>
              <w:rPr>
                <w:rFonts w:ascii="Trebuchet MS" w:hAnsi="Trebuchet MS" w:cs="Trebuchet M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55A" w:rsidRPr="00A507E0" w:rsidRDefault="003D555A" w:rsidP="00601A3C">
            <w:pPr>
              <w:jc w:val="both"/>
              <w:rPr>
                <w:rFonts w:ascii="Trebuchet MS" w:hAnsi="Trebuchet MS" w:cs="Trebuchet M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55A" w:rsidRPr="00A507E0" w:rsidRDefault="003D555A" w:rsidP="00601A3C">
            <w:pPr>
              <w:jc w:val="both"/>
              <w:rPr>
                <w:rFonts w:ascii="Trebuchet MS" w:hAnsi="Trebuchet MS" w:cs="Trebuchet MS"/>
              </w:rPr>
            </w:pPr>
          </w:p>
        </w:tc>
      </w:tr>
      <w:tr w:rsidR="003D555A" w:rsidRPr="00A507E0">
        <w:trPr>
          <w:trHeight w:val="466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555A" w:rsidRPr="00A507E0" w:rsidRDefault="003D555A" w:rsidP="00601A3C">
            <w:pPr>
              <w:jc w:val="center"/>
              <w:rPr>
                <w:rFonts w:ascii="Trebuchet MS" w:hAnsi="Trebuchet MS" w:cs="Trebuchet MS"/>
                <w:b/>
                <w:bCs/>
              </w:rPr>
            </w:pPr>
            <w:r w:rsidRPr="00A507E0">
              <w:rPr>
                <w:rFonts w:ascii="Trebuchet MS" w:hAnsi="Trebuchet MS" w:cs="Trebuchet MS"/>
                <w:b/>
                <w:bCs/>
              </w:rPr>
              <w:t>9.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D555A" w:rsidRPr="00A507E0" w:rsidRDefault="003D555A" w:rsidP="00601A3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Trebuchet MS"/>
              </w:rPr>
            </w:pPr>
            <w:r w:rsidRPr="00A507E0">
              <w:rPr>
                <w:rFonts w:ascii="Trebuchet MS" w:hAnsi="Trebuchet MS" w:cs="Trebuchet MS"/>
              </w:rPr>
              <w:t>Solicitantul desfăşoară activitate în domeniul acvaculturii, şi nu se află în proces de dizolvare, lichidare, fuziune, reorganizare.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55A" w:rsidRPr="00A507E0" w:rsidRDefault="003D555A" w:rsidP="00601A3C">
            <w:pPr>
              <w:jc w:val="both"/>
              <w:rPr>
                <w:rFonts w:ascii="Trebuchet MS" w:hAnsi="Trebuchet MS" w:cs="Trebuchet MS"/>
                <w:lang w:eastAsia="hu-HU"/>
              </w:rPr>
            </w:pPr>
            <w:r w:rsidRPr="00A507E0">
              <w:rPr>
                <w:rFonts w:ascii="Trebuchet MS" w:hAnsi="Trebuchet MS" w:cs="Trebuchet MS"/>
                <w:lang w:eastAsia="hu-HU"/>
              </w:rPr>
              <w:t>Se verifică Certificatul constatator cu informa</w:t>
            </w:r>
            <w:r w:rsidRPr="00A507E0">
              <w:rPr>
                <w:rFonts w:ascii="Tahoma" w:hAnsi="Tahoma" w:cs="Tahoma"/>
                <w:lang w:eastAsia="hu-HU"/>
              </w:rPr>
              <w:t>ț</w:t>
            </w:r>
            <w:r w:rsidRPr="00A507E0">
              <w:rPr>
                <w:rFonts w:ascii="Trebuchet MS" w:hAnsi="Trebuchet MS" w:cs="Trebuchet MS"/>
                <w:lang w:eastAsia="hu-HU"/>
              </w:rPr>
              <w:t>ii extinse emis de Oficiul Naţional al Registrului Comerţului / Extrasul din Registrul asocia</w:t>
            </w:r>
            <w:r w:rsidRPr="00A507E0">
              <w:rPr>
                <w:rFonts w:ascii="Tahoma" w:hAnsi="Tahoma" w:cs="Tahoma"/>
                <w:lang w:eastAsia="hu-HU"/>
              </w:rPr>
              <w:t>ț</w:t>
            </w:r>
            <w:r w:rsidRPr="00A507E0">
              <w:rPr>
                <w:rFonts w:ascii="Trebuchet MS" w:hAnsi="Trebuchet MS" w:cs="Trebuchet MS"/>
                <w:lang w:eastAsia="hu-HU"/>
              </w:rPr>
              <w:t xml:space="preserve">iilor </w:t>
            </w:r>
            <w:r w:rsidRPr="00A507E0">
              <w:rPr>
                <w:rFonts w:ascii="Tahoma" w:hAnsi="Tahoma" w:cs="Tahoma"/>
                <w:lang w:eastAsia="hu-HU"/>
              </w:rPr>
              <w:t>ș</w:t>
            </w:r>
            <w:r w:rsidRPr="00A507E0">
              <w:rPr>
                <w:rFonts w:ascii="Trebuchet MS" w:hAnsi="Trebuchet MS" w:cs="Trebuchet MS"/>
                <w:lang w:eastAsia="hu-HU"/>
              </w:rPr>
              <w:t>i funda</w:t>
            </w:r>
            <w:r w:rsidRPr="00A507E0">
              <w:rPr>
                <w:rFonts w:ascii="Tahoma" w:hAnsi="Tahoma" w:cs="Tahoma"/>
                <w:lang w:eastAsia="hu-HU"/>
              </w:rPr>
              <w:t>ț</w:t>
            </w:r>
            <w:r w:rsidRPr="00A507E0">
              <w:rPr>
                <w:rFonts w:ascii="Trebuchet MS" w:hAnsi="Trebuchet MS" w:cs="Trebuchet MS"/>
                <w:lang w:eastAsia="hu-HU"/>
              </w:rPr>
              <w:t xml:space="preserve">iilor </w:t>
            </w:r>
            <w:r w:rsidRPr="00A507E0">
              <w:rPr>
                <w:rFonts w:ascii="Tahoma" w:hAnsi="Tahoma" w:cs="Tahoma"/>
                <w:lang w:eastAsia="hu-HU"/>
              </w:rPr>
              <w:t>ș</w:t>
            </w:r>
            <w:r w:rsidRPr="00A507E0">
              <w:rPr>
                <w:rFonts w:ascii="Trebuchet MS" w:hAnsi="Trebuchet MS" w:cs="Trebuchet MS"/>
                <w:lang w:eastAsia="hu-HU"/>
              </w:rPr>
              <w:t>i a actelor constitutive ale solicitantului, după caz</w:t>
            </w:r>
          </w:p>
          <w:p w:rsidR="003D555A" w:rsidRPr="00A507E0" w:rsidRDefault="003D555A" w:rsidP="00601A3C">
            <w:pPr>
              <w:jc w:val="both"/>
              <w:rPr>
                <w:rFonts w:ascii="Trebuchet MS" w:hAnsi="Trebuchet MS" w:cs="Trebuchet MS"/>
                <w:lang w:eastAsia="hu-HU"/>
              </w:rPr>
            </w:pPr>
            <w:r w:rsidRPr="00A507E0">
              <w:rPr>
                <w:rFonts w:ascii="Trebuchet MS" w:hAnsi="Trebuchet MS" w:cs="Trebuchet MS"/>
                <w:lang w:eastAsia="hu-HU"/>
              </w:rPr>
              <w:t>– cod CAEN</w:t>
            </w:r>
          </w:p>
          <w:p w:rsidR="003D555A" w:rsidRPr="00A507E0" w:rsidRDefault="003D555A" w:rsidP="00601A3C">
            <w:pPr>
              <w:jc w:val="both"/>
              <w:rPr>
                <w:rFonts w:ascii="Trebuchet MS" w:hAnsi="Trebuchet MS" w:cs="Trebuchet MS"/>
                <w:lang w:eastAsia="hu-HU"/>
              </w:rPr>
            </w:pPr>
            <w:r w:rsidRPr="00A507E0">
              <w:rPr>
                <w:rFonts w:ascii="Trebuchet MS" w:hAnsi="Trebuchet MS" w:cs="Trebuchet MS"/>
                <w:lang w:eastAsia="hu-HU"/>
              </w:rPr>
              <w:t>Se verifică Cererea de Finan</w:t>
            </w:r>
            <w:r w:rsidRPr="00A507E0">
              <w:rPr>
                <w:rFonts w:ascii="Tahoma" w:hAnsi="Tahoma" w:cs="Tahoma"/>
                <w:lang w:eastAsia="hu-HU"/>
              </w:rPr>
              <w:t>ț</w:t>
            </w:r>
            <w:r w:rsidRPr="00A507E0">
              <w:rPr>
                <w:rFonts w:ascii="Trebuchet MS" w:hAnsi="Trebuchet MS" w:cs="Trebuchet MS"/>
                <w:lang w:eastAsia="hu-HU"/>
              </w:rPr>
              <w:t>are în sec</w:t>
            </w:r>
            <w:r w:rsidRPr="00A507E0">
              <w:rPr>
                <w:rFonts w:ascii="Tahoma" w:hAnsi="Tahoma" w:cs="Tahoma"/>
                <w:lang w:eastAsia="hu-HU"/>
              </w:rPr>
              <w:t>ț</w:t>
            </w:r>
            <w:r w:rsidRPr="00A507E0">
              <w:rPr>
                <w:rFonts w:ascii="Trebuchet MS" w:hAnsi="Trebuchet MS" w:cs="Trebuchet MS"/>
                <w:lang w:eastAsia="hu-HU"/>
              </w:rPr>
              <w:t>iunea- Capacitate Solicitant.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55A" w:rsidRPr="00A507E0" w:rsidRDefault="003D555A" w:rsidP="00601A3C">
            <w:pPr>
              <w:jc w:val="both"/>
              <w:rPr>
                <w:rFonts w:ascii="Trebuchet MS" w:hAnsi="Trebuchet MS" w:cs="Trebuchet MS"/>
                <w:lang w:eastAsia="hu-H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55A" w:rsidRPr="00A507E0" w:rsidRDefault="003D555A" w:rsidP="00601A3C">
            <w:pPr>
              <w:jc w:val="both"/>
              <w:rPr>
                <w:rFonts w:ascii="Trebuchet MS" w:hAnsi="Trebuchet MS" w:cs="Trebuchet MS"/>
                <w:lang w:eastAsia="hu-H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55A" w:rsidRPr="00A507E0" w:rsidRDefault="003D555A" w:rsidP="00601A3C">
            <w:pPr>
              <w:jc w:val="both"/>
              <w:rPr>
                <w:rFonts w:ascii="Trebuchet MS" w:hAnsi="Trebuchet MS" w:cs="Trebuchet MS"/>
                <w:lang w:eastAsia="hu-HU"/>
              </w:rPr>
            </w:pPr>
          </w:p>
        </w:tc>
      </w:tr>
      <w:tr w:rsidR="003D555A" w:rsidRPr="00A507E0">
        <w:trPr>
          <w:trHeight w:val="466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555A" w:rsidRPr="00A507E0" w:rsidRDefault="003D555A" w:rsidP="00601A3C">
            <w:pPr>
              <w:jc w:val="center"/>
              <w:rPr>
                <w:rFonts w:ascii="Trebuchet MS" w:hAnsi="Trebuchet MS" w:cs="Trebuchet MS"/>
                <w:b/>
                <w:bCs/>
              </w:rPr>
            </w:pPr>
            <w:r w:rsidRPr="00A507E0">
              <w:rPr>
                <w:rFonts w:ascii="Trebuchet MS" w:hAnsi="Trebuchet MS" w:cs="Trebuchet MS"/>
                <w:b/>
                <w:bCs/>
              </w:rPr>
              <w:t>10.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D555A" w:rsidRPr="00A507E0" w:rsidRDefault="003D555A" w:rsidP="00601A3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Trebuchet MS"/>
              </w:rPr>
            </w:pPr>
            <w:r w:rsidRPr="00A507E0">
              <w:rPr>
                <w:rFonts w:ascii="Trebuchet MS" w:hAnsi="Trebuchet MS" w:cs="Trebuchet MS"/>
              </w:rPr>
              <w:t>Solicitantul prezintă un bilan</w:t>
            </w:r>
            <w:r w:rsidRPr="00A507E0">
              <w:rPr>
                <w:rFonts w:ascii="Tahoma" w:hAnsi="Tahoma" w:cs="Tahoma"/>
              </w:rPr>
              <w:t>ț</w:t>
            </w:r>
            <w:r w:rsidRPr="00A507E0">
              <w:rPr>
                <w:rFonts w:ascii="Trebuchet MS" w:hAnsi="Trebuchet MS" w:cs="Trebuchet MS"/>
              </w:rPr>
              <w:t xml:space="preserve"> anual pozitiv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55A" w:rsidRPr="00A507E0" w:rsidRDefault="003D555A" w:rsidP="00601A3C">
            <w:pPr>
              <w:jc w:val="both"/>
              <w:rPr>
                <w:rFonts w:ascii="Trebuchet MS" w:hAnsi="Trebuchet MS" w:cs="Trebuchet MS"/>
                <w:lang w:eastAsia="hu-HU"/>
              </w:rPr>
            </w:pPr>
            <w:r w:rsidRPr="00A507E0">
              <w:rPr>
                <w:rFonts w:ascii="Trebuchet MS" w:hAnsi="Trebuchet MS" w:cs="Trebuchet MS"/>
                <w:lang w:eastAsia="hu-HU"/>
              </w:rPr>
              <w:t>Se verifică bilan</w:t>
            </w:r>
            <w:r w:rsidRPr="00A507E0">
              <w:rPr>
                <w:rFonts w:ascii="Tahoma" w:hAnsi="Tahoma" w:cs="Tahoma"/>
                <w:lang w:eastAsia="hu-HU"/>
              </w:rPr>
              <w:t>ț</w:t>
            </w:r>
            <w:r w:rsidRPr="00A507E0">
              <w:rPr>
                <w:rFonts w:ascii="Trebuchet MS" w:hAnsi="Trebuchet MS" w:cs="Trebuchet MS"/>
                <w:lang w:eastAsia="hu-HU"/>
              </w:rPr>
              <w:t>ul.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55A" w:rsidRPr="00A507E0" w:rsidRDefault="003D555A" w:rsidP="00601A3C">
            <w:pPr>
              <w:jc w:val="both"/>
              <w:rPr>
                <w:rFonts w:ascii="Trebuchet MS" w:hAnsi="Trebuchet MS" w:cs="Trebuchet MS"/>
                <w:lang w:eastAsia="hu-H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55A" w:rsidRPr="00A507E0" w:rsidRDefault="003D555A" w:rsidP="00601A3C">
            <w:pPr>
              <w:jc w:val="both"/>
              <w:rPr>
                <w:rFonts w:ascii="Trebuchet MS" w:hAnsi="Trebuchet MS" w:cs="Trebuchet MS"/>
                <w:lang w:eastAsia="hu-H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55A" w:rsidRPr="00A507E0" w:rsidRDefault="003D555A" w:rsidP="00601A3C">
            <w:pPr>
              <w:jc w:val="both"/>
              <w:rPr>
                <w:rFonts w:ascii="Trebuchet MS" w:hAnsi="Trebuchet MS" w:cs="Trebuchet MS"/>
                <w:lang w:eastAsia="hu-HU"/>
              </w:rPr>
            </w:pPr>
          </w:p>
        </w:tc>
      </w:tr>
      <w:tr w:rsidR="003D555A" w:rsidRPr="00A507E0">
        <w:trPr>
          <w:trHeight w:val="466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555A" w:rsidRPr="00A507E0" w:rsidRDefault="003D555A" w:rsidP="00601A3C">
            <w:pPr>
              <w:jc w:val="center"/>
              <w:rPr>
                <w:rFonts w:ascii="Trebuchet MS" w:hAnsi="Trebuchet MS" w:cs="Trebuchet MS"/>
                <w:b/>
                <w:bCs/>
              </w:rPr>
            </w:pPr>
            <w:r w:rsidRPr="00A507E0">
              <w:rPr>
                <w:rFonts w:ascii="Trebuchet MS" w:hAnsi="Trebuchet MS" w:cs="Trebuchet MS"/>
                <w:b/>
                <w:bCs/>
              </w:rPr>
              <w:t>11.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D555A" w:rsidRPr="00A507E0" w:rsidRDefault="003D555A" w:rsidP="00601A3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Trebuchet MS"/>
              </w:rPr>
            </w:pPr>
            <w:r w:rsidRPr="00A507E0">
              <w:rPr>
                <w:rFonts w:ascii="Trebuchet MS" w:hAnsi="Trebuchet MS" w:cs="Trebuchet MS"/>
              </w:rPr>
              <w:t>Solicitantul prezintă un bilan</w:t>
            </w:r>
            <w:r w:rsidRPr="00A507E0">
              <w:rPr>
                <w:rFonts w:ascii="Tahoma" w:hAnsi="Tahoma" w:cs="Tahoma"/>
              </w:rPr>
              <w:t>ț</w:t>
            </w:r>
            <w:r w:rsidRPr="00A507E0">
              <w:rPr>
                <w:rFonts w:ascii="Trebuchet MS" w:hAnsi="Trebuchet MS" w:cs="Trebuchet MS"/>
              </w:rPr>
              <w:t xml:space="preserve"> anual negativ (capitaluri negative) </w:t>
            </w:r>
            <w:r w:rsidRPr="00A507E0">
              <w:rPr>
                <w:rFonts w:ascii="Tahoma" w:hAnsi="Tahoma" w:cs="Tahoma"/>
              </w:rPr>
              <w:t>ș</w:t>
            </w:r>
            <w:r w:rsidRPr="00A507E0">
              <w:rPr>
                <w:rFonts w:ascii="Trebuchet MS" w:hAnsi="Trebuchet MS" w:cs="Trebuchet MS"/>
              </w:rPr>
              <w:t>i are Procese verbale de calamitate pe ultimii 2 ani sau face dovada că situa</w:t>
            </w:r>
            <w:r w:rsidRPr="00A507E0">
              <w:rPr>
                <w:rFonts w:ascii="Tahoma" w:hAnsi="Tahoma" w:cs="Tahoma"/>
              </w:rPr>
              <w:t>ț</w:t>
            </w:r>
            <w:r w:rsidRPr="00A507E0">
              <w:rPr>
                <w:rFonts w:ascii="Trebuchet MS" w:hAnsi="Trebuchet MS" w:cs="Trebuchet MS"/>
              </w:rPr>
              <w:t>ia provine în urma unui proces investi</w:t>
            </w:r>
            <w:r w:rsidRPr="00A507E0">
              <w:rPr>
                <w:rFonts w:ascii="Tahoma" w:hAnsi="Tahoma" w:cs="Tahoma"/>
              </w:rPr>
              <w:t>ț</w:t>
            </w:r>
            <w:r w:rsidRPr="00A507E0">
              <w:rPr>
                <w:rFonts w:ascii="Trebuchet MS" w:hAnsi="Trebuchet MS" w:cs="Trebuchet MS"/>
              </w:rPr>
              <w:t>ional pentru implementarea unui proiect prin fonduri europene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55A" w:rsidRPr="00A507E0" w:rsidRDefault="003D555A" w:rsidP="00601A3C">
            <w:pPr>
              <w:jc w:val="both"/>
              <w:rPr>
                <w:rFonts w:ascii="Trebuchet MS" w:hAnsi="Trebuchet MS" w:cs="Trebuchet MS"/>
                <w:lang w:eastAsia="hu-HU"/>
              </w:rPr>
            </w:pPr>
            <w:r w:rsidRPr="00A507E0">
              <w:rPr>
                <w:rFonts w:ascii="Trebuchet MS" w:hAnsi="Trebuchet MS" w:cs="Trebuchet MS"/>
                <w:lang w:eastAsia="hu-HU"/>
              </w:rPr>
              <w:t>Se verifică bilan</w:t>
            </w:r>
            <w:r w:rsidRPr="00A507E0">
              <w:rPr>
                <w:rFonts w:ascii="Tahoma" w:hAnsi="Tahoma" w:cs="Tahoma"/>
                <w:lang w:eastAsia="hu-HU"/>
              </w:rPr>
              <w:t>ț</w:t>
            </w:r>
            <w:r w:rsidRPr="00A507E0">
              <w:rPr>
                <w:rFonts w:ascii="Trebuchet MS" w:hAnsi="Trebuchet MS" w:cs="Trebuchet MS"/>
                <w:lang w:eastAsia="hu-HU"/>
              </w:rPr>
              <w:t>ul.</w:t>
            </w:r>
          </w:p>
          <w:p w:rsidR="003D555A" w:rsidRPr="00A507E0" w:rsidRDefault="003D555A" w:rsidP="00601A3C">
            <w:pPr>
              <w:jc w:val="both"/>
              <w:rPr>
                <w:rFonts w:ascii="Trebuchet MS" w:hAnsi="Trebuchet MS" w:cs="Trebuchet MS"/>
                <w:lang w:eastAsia="hu-HU"/>
              </w:rPr>
            </w:pPr>
            <w:r w:rsidRPr="00A507E0">
              <w:rPr>
                <w:rFonts w:ascii="Trebuchet MS" w:hAnsi="Trebuchet MS" w:cs="Trebuchet MS"/>
                <w:lang w:eastAsia="hu-HU"/>
              </w:rPr>
              <w:t>Se verifică procesele verbale de calamitate – dacă este cazul.</w:t>
            </w:r>
          </w:p>
          <w:p w:rsidR="003D555A" w:rsidRPr="00A507E0" w:rsidRDefault="003D555A" w:rsidP="00601A3C">
            <w:pPr>
              <w:jc w:val="both"/>
              <w:rPr>
                <w:rFonts w:ascii="Trebuchet MS" w:hAnsi="Trebuchet MS" w:cs="Trebuchet MS"/>
                <w:lang w:eastAsia="hu-HU"/>
              </w:rPr>
            </w:pPr>
            <w:r w:rsidRPr="00A507E0">
              <w:rPr>
                <w:rFonts w:ascii="Trebuchet MS" w:hAnsi="Trebuchet MS" w:cs="Trebuchet MS"/>
                <w:lang w:eastAsia="hu-HU"/>
              </w:rPr>
              <w:t>Se verifică documentele justificative aferente procesului investi</w:t>
            </w:r>
            <w:r w:rsidRPr="00A507E0">
              <w:rPr>
                <w:rFonts w:ascii="Tahoma" w:hAnsi="Tahoma" w:cs="Tahoma"/>
                <w:lang w:eastAsia="hu-HU"/>
              </w:rPr>
              <w:t>ț</w:t>
            </w:r>
            <w:r w:rsidRPr="00A507E0">
              <w:rPr>
                <w:rFonts w:ascii="Trebuchet MS" w:hAnsi="Trebuchet MS" w:cs="Trebuchet MS"/>
                <w:lang w:eastAsia="hu-HU"/>
              </w:rPr>
              <w:t>ional – dacă este cazul.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55A" w:rsidRPr="00A507E0" w:rsidRDefault="003D555A" w:rsidP="00601A3C">
            <w:pPr>
              <w:jc w:val="both"/>
              <w:rPr>
                <w:rFonts w:ascii="Trebuchet MS" w:hAnsi="Trebuchet MS" w:cs="Trebuchet MS"/>
                <w:lang w:eastAsia="hu-H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55A" w:rsidRPr="00A507E0" w:rsidRDefault="003D555A" w:rsidP="00601A3C">
            <w:pPr>
              <w:jc w:val="both"/>
              <w:rPr>
                <w:rFonts w:ascii="Trebuchet MS" w:hAnsi="Trebuchet MS" w:cs="Trebuchet MS"/>
                <w:lang w:eastAsia="hu-H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55A" w:rsidRPr="00A507E0" w:rsidRDefault="003D555A" w:rsidP="00601A3C">
            <w:pPr>
              <w:jc w:val="both"/>
              <w:rPr>
                <w:rFonts w:ascii="Trebuchet MS" w:hAnsi="Trebuchet MS" w:cs="Trebuchet MS"/>
                <w:lang w:eastAsia="hu-HU"/>
              </w:rPr>
            </w:pPr>
          </w:p>
        </w:tc>
      </w:tr>
      <w:tr w:rsidR="003D555A" w:rsidRPr="00A507E0">
        <w:trPr>
          <w:trHeight w:val="466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555A" w:rsidRPr="00A507E0" w:rsidRDefault="003D555A" w:rsidP="00601A3C">
            <w:pPr>
              <w:jc w:val="center"/>
              <w:rPr>
                <w:rFonts w:ascii="Trebuchet MS" w:hAnsi="Trebuchet MS" w:cs="Trebuchet MS"/>
                <w:b/>
                <w:bCs/>
              </w:rPr>
            </w:pPr>
            <w:r w:rsidRPr="00A507E0">
              <w:rPr>
                <w:rFonts w:ascii="Trebuchet MS" w:hAnsi="Trebuchet MS" w:cs="Trebuchet MS"/>
                <w:b/>
                <w:bCs/>
              </w:rPr>
              <w:t>12.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D555A" w:rsidRPr="00A507E0" w:rsidRDefault="003D555A" w:rsidP="00601A3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Trebuchet MS"/>
                <w:lang w:val="en-US"/>
              </w:rPr>
            </w:pPr>
            <w:r w:rsidRPr="00A507E0">
              <w:rPr>
                <w:rFonts w:ascii="Trebuchet MS" w:hAnsi="Trebuchet MS" w:cs="Trebuchet MS"/>
              </w:rPr>
              <w:t>Valoarea maximă eligibilă aferentă unui proiect corespunde cu cea prezentată în  anun</w:t>
            </w:r>
            <w:r w:rsidRPr="00A507E0">
              <w:rPr>
                <w:rFonts w:ascii="Tahoma" w:hAnsi="Tahoma" w:cs="Tahoma"/>
              </w:rPr>
              <w:t>ț</w:t>
            </w:r>
            <w:r w:rsidRPr="00A507E0">
              <w:rPr>
                <w:rFonts w:ascii="Trebuchet MS" w:hAnsi="Trebuchet MS" w:cs="Trebuchet MS"/>
              </w:rPr>
              <w:t xml:space="preserve">ul de lansare a apelului. 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55A" w:rsidRPr="00A507E0" w:rsidRDefault="003D555A" w:rsidP="00601A3C">
            <w:pPr>
              <w:jc w:val="both"/>
              <w:rPr>
                <w:rFonts w:ascii="Trebuchet MS" w:hAnsi="Trebuchet MS" w:cs="Trebuchet MS"/>
                <w:highlight w:val="yellow"/>
                <w:lang w:eastAsia="fr-FR"/>
              </w:rPr>
            </w:pPr>
            <w:r w:rsidRPr="00A507E0">
              <w:rPr>
                <w:rFonts w:ascii="Trebuchet MS" w:hAnsi="Trebuchet MS" w:cs="Trebuchet MS"/>
                <w:lang w:eastAsia="fr-FR"/>
              </w:rPr>
              <w:t xml:space="preserve">Se verifică </w:t>
            </w:r>
            <w:r w:rsidRPr="00A507E0">
              <w:rPr>
                <w:rFonts w:ascii="Trebuchet MS" w:hAnsi="Trebuchet MS" w:cs="Trebuchet MS"/>
              </w:rPr>
              <w:t>în</w:t>
            </w:r>
            <w:r w:rsidRPr="00A507E0">
              <w:rPr>
                <w:rFonts w:ascii="Trebuchet MS" w:hAnsi="Trebuchet MS" w:cs="Trebuchet MS"/>
                <w:lang w:eastAsia="fr-FR"/>
              </w:rPr>
              <w:t xml:space="preserve"> cererea de finan</w:t>
            </w:r>
            <w:r w:rsidRPr="00A507E0">
              <w:rPr>
                <w:rFonts w:ascii="Tahoma" w:hAnsi="Tahoma" w:cs="Tahoma"/>
                <w:lang w:eastAsia="fr-FR"/>
              </w:rPr>
              <w:t>ț</w:t>
            </w:r>
            <w:r w:rsidRPr="00A507E0">
              <w:rPr>
                <w:rFonts w:ascii="Trebuchet MS" w:hAnsi="Trebuchet MS" w:cs="Trebuchet MS"/>
                <w:lang w:eastAsia="fr-FR"/>
              </w:rPr>
              <w:t xml:space="preserve">are </w:t>
            </w:r>
            <w:r w:rsidRPr="00A507E0">
              <w:rPr>
                <w:rFonts w:ascii="Trebuchet MS" w:hAnsi="Trebuchet MS" w:cs="Trebuchet MS"/>
              </w:rPr>
              <w:t>Bugetul indicativ al proiectului  (Anexa H).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55A" w:rsidRPr="00A507E0" w:rsidRDefault="003D555A" w:rsidP="00601A3C">
            <w:pPr>
              <w:jc w:val="both"/>
              <w:rPr>
                <w:rFonts w:ascii="Trebuchet MS" w:hAnsi="Trebuchet MS" w:cs="Trebuchet MS"/>
                <w:lang w:eastAsia="hu-H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55A" w:rsidRPr="00A507E0" w:rsidRDefault="003D555A" w:rsidP="00601A3C">
            <w:pPr>
              <w:jc w:val="both"/>
              <w:rPr>
                <w:rFonts w:ascii="Trebuchet MS" w:hAnsi="Trebuchet MS" w:cs="Trebuchet MS"/>
                <w:lang w:eastAsia="hu-H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55A" w:rsidRPr="00A507E0" w:rsidRDefault="003D555A" w:rsidP="00601A3C">
            <w:pPr>
              <w:jc w:val="both"/>
              <w:rPr>
                <w:rFonts w:ascii="Trebuchet MS" w:hAnsi="Trebuchet MS" w:cs="Trebuchet MS"/>
                <w:lang w:eastAsia="hu-HU"/>
              </w:rPr>
            </w:pPr>
          </w:p>
        </w:tc>
      </w:tr>
      <w:tr w:rsidR="003D555A" w:rsidRPr="00A507E0">
        <w:trPr>
          <w:trHeight w:val="466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555A" w:rsidRPr="00A507E0" w:rsidRDefault="003D555A" w:rsidP="00601A3C">
            <w:pPr>
              <w:jc w:val="center"/>
              <w:rPr>
                <w:rFonts w:ascii="Trebuchet MS" w:hAnsi="Trebuchet MS" w:cs="Trebuchet MS"/>
                <w:b/>
                <w:bCs/>
              </w:rPr>
            </w:pPr>
            <w:r w:rsidRPr="00A507E0">
              <w:rPr>
                <w:rFonts w:ascii="Trebuchet MS" w:hAnsi="Trebuchet MS" w:cs="Trebuchet MS"/>
                <w:b/>
                <w:bCs/>
              </w:rPr>
              <w:t>13.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D555A" w:rsidRPr="00A507E0" w:rsidRDefault="003D555A" w:rsidP="00601A3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Trebuchet MS"/>
              </w:rPr>
            </w:pPr>
            <w:r w:rsidRPr="00A507E0">
              <w:rPr>
                <w:rFonts w:ascii="Trebuchet MS" w:hAnsi="Trebuchet MS" w:cs="Trebuchet MS"/>
              </w:rPr>
              <w:t>Proiectul pentru care se solicită finan</w:t>
            </w:r>
            <w:r w:rsidRPr="00A507E0">
              <w:rPr>
                <w:rFonts w:ascii="Tahoma" w:hAnsi="Tahoma" w:cs="Tahoma"/>
              </w:rPr>
              <w:t>ț</w:t>
            </w:r>
            <w:r w:rsidRPr="00A507E0">
              <w:rPr>
                <w:rFonts w:ascii="Trebuchet MS" w:hAnsi="Trebuchet MS" w:cs="Trebuchet MS"/>
              </w:rPr>
              <w:t>are nu face obiectul unei alte finan</w:t>
            </w:r>
            <w:r w:rsidRPr="00A507E0">
              <w:rPr>
                <w:rFonts w:ascii="Tahoma" w:hAnsi="Tahoma" w:cs="Tahoma"/>
              </w:rPr>
              <w:t>ț</w:t>
            </w:r>
            <w:r w:rsidRPr="00A507E0">
              <w:rPr>
                <w:rFonts w:ascii="Trebuchet MS" w:hAnsi="Trebuchet MS" w:cs="Trebuchet MS"/>
              </w:rPr>
              <w:t>ări din fonduri publice na</w:t>
            </w:r>
            <w:r w:rsidRPr="00A507E0">
              <w:rPr>
                <w:rFonts w:ascii="Tahoma" w:hAnsi="Tahoma" w:cs="Tahoma"/>
              </w:rPr>
              <w:t>ț</w:t>
            </w:r>
            <w:r w:rsidRPr="00A507E0">
              <w:rPr>
                <w:rFonts w:ascii="Trebuchet MS" w:hAnsi="Trebuchet MS" w:cs="Trebuchet MS"/>
              </w:rPr>
              <w:t xml:space="preserve">ionale sau ale Uniunii Europene </w:t>
            </w:r>
            <w:r w:rsidRPr="00A507E0">
              <w:rPr>
                <w:rFonts w:ascii="Tahoma" w:hAnsi="Tahoma" w:cs="Tahoma"/>
              </w:rPr>
              <w:t>ș</w:t>
            </w:r>
            <w:r w:rsidRPr="00A507E0">
              <w:rPr>
                <w:rFonts w:ascii="Trebuchet MS" w:hAnsi="Trebuchet MS" w:cs="Trebuchet MS"/>
              </w:rPr>
              <w:t>i nu a mai beneficiat de finan</w:t>
            </w:r>
            <w:r w:rsidRPr="00A507E0">
              <w:rPr>
                <w:rFonts w:ascii="Tahoma" w:hAnsi="Tahoma" w:cs="Tahoma"/>
              </w:rPr>
              <w:t>ț</w:t>
            </w:r>
            <w:r w:rsidRPr="00A507E0">
              <w:rPr>
                <w:rFonts w:ascii="Trebuchet MS" w:hAnsi="Trebuchet MS" w:cs="Trebuchet MS"/>
              </w:rPr>
              <w:t>are din alte programe na</w:t>
            </w:r>
            <w:r w:rsidRPr="00A507E0">
              <w:rPr>
                <w:rFonts w:ascii="Tahoma" w:hAnsi="Tahoma" w:cs="Tahoma"/>
              </w:rPr>
              <w:t>ț</w:t>
            </w:r>
            <w:r w:rsidRPr="00A507E0">
              <w:rPr>
                <w:rFonts w:ascii="Trebuchet MS" w:hAnsi="Trebuchet MS" w:cs="Trebuchet MS"/>
              </w:rPr>
              <w:t>ionale sau comunitare în ultimii 5 ani înainte de data depunerii Cererii de finan</w:t>
            </w:r>
            <w:r w:rsidRPr="00A507E0">
              <w:rPr>
                <w:rFonts w:ascii="Tahoma" w:hAnsi="Tahoma" w:cs="Tahoma"/>
              </w:rPr>
              <w:t>ț</w:t>
            </w:r>
            <w:r w:rsidRPr="00A507E0">
              <w:rPr>
                <w:rFonts w:ascii="Trebuchet MS" w:hAnsi="Trebuchet MS" w:cs="Trebuchet MS"/>
              </w:rPr>
              <w:t>are pentru acelea</w:t>
            </w:r>
            <w:r w:rsidRPr="00A507E0">
              <w:rPr>
                <w:rFonts w:ascii="Tahoma" w:hAnsi="Tahoma" w:cs="Tahoma"/>
              </w:rPr>
              <w:t>ș</w:t>
            </w:r>
            <w:r w:rsidRPr="00A507E0">
              <w:rPr>
                <w:rFonts w:ascii="Trebuchet MS" w:hAnsi="Trebuchet MS" w:cs="Trebuchet MS"/>
              </w:rPr>
              <w:t>i activită</w:t>
            </w:r>
            <w:r w:rsidRPr="00A507E0">
              <w:rPr>
                <w:rFonts w:ascii="Tahoma" w:hAnsi="Tahoma" w:cs="Tahoma"/>
              </w:rPr>
              <w:t>ț</w:t>
            </w:r>
            <w:r w:rsidRPr="00A507E0">
              <w:rPr>
                <w:rFonts w:ascii="Trebuchet MS" w:hAnsi="Trebuchet MS" w:cs="Trebuchet MS"/>
              </w:rPr>
              <w:t>i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55A" w:rsidRPr="00A507E0" w:rsidRDefault="003D555A" w:rsidP="00601A3C">
            <w:pPr>
              <w:jc w:val="both"/>
              <w:rPr>
                <w:rFonts w:ascii="Trebuchet MS" w:hAnsi="Trebuchet MS" w:cs="Trebuchet MS"/>
                <w:lang w:eastAsia="fr-FR"/>
              </w:rPr>
            </w:pPr>
            <w:r w:rsidRPr="00A507E0">
              <w:rPr>
                <w:rFonts w:ascii="Trebuchet MS" w:hAnsi="Trebuchet MS" w:cs="Trebuchet MS"/>
                <w:lang w:eastAsia="fr-FR"/>
              </w:rPr>
              <w:t>Se verifică anexa B – Declara</w:t>
            </w:r>
            <w:r w:rsidRPr="00A507E0">
              <w:rPr>
                <w:rFonts w:ascii="Tahoma" w:hAnsi="Tahoma" w:cs="Tahoma"/>
                <w:lang w:eastAsia="fr-FR"/>
              </w:rPr>
              <w:t>ț</w:t>
            </w:r>
            <w:r w:rsidRPr="00A507E0">
              <w:rPr>
                <w:rFonts w:ascii="Trebuchet MS" w:hAnsi="Trebuchet MS" w:cs="Trebuchet MS"/>
                <w:lang w:eastAsia="fr-FR"/>
              </w:rPr>
              <w:t>ie pe propria răspundere privind evitarea dublei finan</w:t>
            </w:r>
            <w:r w:rsidRPr="00A507E0">
              <w:rPr>
                <w:rFonts w:ascii="Tahoma" w:hAnsi="Tahoma" w:cs="Tahoma"/>
                <w:lang w:eastAsia="fr-FR"/>
              </w:rPr>
              <w:t>ț</w:t>
            </w:r>
            <w:r w:rsidRPr="00A507E0">
              <w:rPr>
                <w:rFonts w:ascii="Trebuchet MS" w:hAnsi="Trebuchet MS" w:cs="Trebuchet MS"/>
                <w:lang w:eastAsia="fr-FR"/>
              </w:rPr>
              <w:t>ări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55A" w:rsidRPr="00A507E0" w:rsidRDefault="003D555A" w:rsidP="00601A3C">
            <w:pPr>
              <w:jc w:val="both"/>
              <w:rPr>
                <w:rFonts w:ascii="Trebuchet MS" w:hAnsi="Trebuchet MS" w:cs="Trebuchet MS"/>
                <w:lang w:eastAsia="hu-H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55A" w:rsidRPr="00A507E0" w:rsidRDefault="003D555A" w:rsidP="00601A3C">
            <w:pPr>
              <w:jc w:val="both"/>
              <w:rPr>
                <w:rFonts w:ascii="Trebuchet MS" w:hAnsi="Trebuchet MS" w:cs="Trebuchet MS"/>
                <w:lang w:eastAsia="hu-H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55A" w:rsidRPr="00A507E0" w:rsidRDefault="003D555A" w:rsidP="00601A3C">
            <w:pPr>
              <w:jc w:val="both"/>
              <w:rPr>
                <w:rFonts w:ascii="Trebuchet MS" w:hAnsi="Trebuchet MS" w:cs="Trebuchet MS"/>
                <w:lang w:eastAsia="hu-HU"/>
              </w:rPr>
            </w:pPr>
          </w:p>
        </w:tc>
      </w:tr>
    </w:tbl>
    <w:p w:rsidR="003D555A" w:rsidRPr="00C326C2" w:rsidRDefault="003D555A" w:rsidP="00952FC2">
      <w:pPr>
        <w:spacing w:after="120"/>
        <w:jc w:val="both"/>
        <w:rPr>
          <w:rFonts w:ascii="Trebuchet MS" w:hAnsi="Trebuchet MS" w:cs="Trebuchet MS"/>
          <w:lang w:eastAsia="fr-FR"/>
        </w:rPr>
      </w:pPr>
      <w:r>
        <w:rPr>
          <w:rFonts w:ascii="Trebuchet MS" w:hAnsi="Trebuchet MS" w:cs="Trebuchet MS"/>
          <w:lang w:eastAsia="fr-FR"/>
        </w:rPr>
        <w:t>Dacă cel puţ</w:t>
      </w:r>
      <w:r w:rsidRPr="00C326C2">
        <w:rPr>
          <w:rFonts w:ascii="Trebuchet MS" w:hAnsi="Trebuchet MS" w:cs="Trebuchet MS"/>
          <w:lang w:eastAsia="fr-FR"/>
        </w:rPr>
        <w:t>in un document</w:t>
      </w:r>
      <w:r>
        <w:rPr>
          <w:rFonts w:ascii="Trebuchet MS" w:hAnsi="Trebuchet MS" w:cs="Trebuchet MS"/>
          <w:lang w:eastAsia="fr-FR"/>
        </w:rPr>
        <w:t xml:space="preserve"> menţ</w:t>
      </w:r>
      <w:r w:rsidRPr="00C326C2">
        <w:rPr>
          <w:rFonts w:ascii="Trebuchet MS" w:hAnsi="Trebuchet MS" w:cs="Trebuchet MS"/>
          <w:lang w:eastAsia="fr-FR"/>
        </w:rPr>
        <w:t>ionat la punctul  de verificare 1 nu respectă formatul tip stabilit în Ghidul solicitantului, documentul nu este destinat solicitantului, documentul are termenul de valab</w:t>
      </w:r>
      <w:r>
        <w:rPr>
          <w:rFonts w:ascii="Trebuchet MS" w:hAnsi="Trebuchet MS" w:cs="Trebuchet MS"/>
          <w:lang w:eastAsia="fr-FR"/>
        </w:rPr>
        <w:t>ilitate expirat</w:t>
      </w:r>
      <w:r w:rsidRPr="00C326C2">
        <w:rPr>
          <w:rFonts w:ascii="Trebuchet MS" w:hAnsi="Trebuchet MS" w:cs="Trebuchet MS"/>
          <w:lang w:eastAsia="fr-FR"/>
        </w:rPr>
        <w:t>, iar solicitan</w:t>
      </w:r>
      <w:r>
        <w:rPr>
          <w:rFonts w:ascii="Trebuchet MS" w:hAnsi="Trebuchet MS" w:cs="Trebuchet MS"/>
          <w:lang w:eastAsia="fr-FR"/>
        </w:rPr>
        <w:t>tul nu clarifică elementele menţ</w:t>
      </w:r>
      <w:r w:rsidRPr="00C326C2">
        <w:rPr>
          <w:rFonts w:ascii="Trebuchet MS" w:hAnsi="Trebuchet MS" w:cs="Trebuchet MS"/>
          <w:lang w:eastAsia="fr-FR"/>
        </w:rPr>
        <w:t>ionate în Noti</w:t>
      </w:r>
      <w:r>
        <w:rPr>
          <w:rFonts w:ascii="Trebuchet MS" w:hAnsi="Trebuchet MS" w:cs="Trebuchet MS"/>
          <w:lang w:eastAsia="fr-FR"/>
        </w:rPr>
        <w:t>ficarea de solicitare a informaţiilor suplimentare, Cererea de Finanţ</w:t>
      </w:r>
      <w:r w:rsidRPr="00C326C2">
        <w:rPr>
          <w:rFonts w:ascii="Trebuchet MS" w:hAnsi="Trebuchet MS" w:cs="Trebuchet MS"/>
          <w:lang w:eastAsia="fr-FR"/>
        </w:rPr>
        <w:t>are este declarată neconformă administrativ.</w:t>
      </w:r>
    </w:p>
    <w:p w:rsidR="003D555A" w:rsidRPr="00C326C2" w:rsidRDefault="003D555A" w:rsidP="00952FC2">
      <w:pPr>
        <w:spacing w:after="120"/>
        <w:jc w:val="both"/>
        <w:rPr>
          <w:rFonts w:ascii="Trebuchet MS" w:hAnsi="Trebuchet MS" w:cs="Trebuchet MS"/>
          <w:lang w:eastAsia="fr-FR"/>
        </w:rPr>
      </w:pPr>
      <w:r>
        <w:rPr>
          <w:rFonts w:ascii="Trebuchet MS" w:hAnsi="Trebuchet MS" w:cs="Trebuchet MS"/>
          <w:lang w:eastAsia="fr-FR"/>
        </w:rPr>
        <w:t>Dacă cel puţin o condiţ</w:t>
      </w:r>
      <w:r w:rsidRPr="00C326C2">
        <w:rPr>
          <w:rFonts w:ascii="Trebuchet MS" w:hAnsi="Trebuchet MS" w:cs="Trebuchet MS"/>
          <w:lang w:eastAsia="fr-FR"/>
        </w:rPr>
        <w:t xml:space="preserve">ie de eligibilitate </w:t>
      </w:r>
      <w:r>
        <w:rPr>
          <w:rFonts w:ascii="Trebuchet MS" w:hAnsi="Trebuchet MS" w:cs="Trebuchet MS"/>
          <w:lang w:eastAsia="fr-FR"/>
        </w:rPr>
        <w:t>de la punctele de verificare 2-15</w:t>
      </w:r>
      <w:r w:rsidRPr="00C326C2">
        <w:rPr>
          <w:rFonts w:ascii="Trebuchet MS" w:hAnsi="Trebuchet MS" w:cs="Trebuchet MS"/>
          <w:lang w:eastAsia="fr-FR"/>
        </w:rPr>
        <w:t xml:space="preserve"> nu este îndeplinită, iar în Li</w:t>
      </w:r>
      <w:r>
        <w:rPr>
          <w:rFonts w:ascii="Trebuchet MS" w:hAnsi="Trebuchet MS" w:cs="Trebuchet MS"/>
          <w:lang w:eastAsia="fr-FR"/>
        </w:rPr>
        <w:t>sta de verificare a eligibilităţ</w:t>
      </w:r>
      <w:r w:rsidRPr="00C326C2">
        <w:rPr>
          <w:rFonts w:ascii="Trebuchet MS" w:hAnsi="Trebuchet MS" w:cs="Trebuchet MS"/>
          <w:lang w:eastAsia="fr-FR"/>
        </w:rPr>
        <w:t>ii se bifează în coloana NU, atunci C</w:t>
      </w:r>
      <w:r>
        <w:rPr>
          <w:rFonts w:ascii="Trebuchet MS" w:hAnsi="Trebuchet MS" w:cs="Trebuchet MS"/>
          <w:lang w:eastAsia="fr-FR"/>
        </w:rPr>
        <w:t xml:space="preserve">ererea de </w:t>
      </w:r>
      <w:r w:rsidRPr="00C326C2">
        <w:rPr>
          <w:rFonts w:ascii="Trebuchet MS" w:hAnsi="Trebuchet MS" w:cs="Trebuchet MS"/>
          <w:lang w:eastAsia="fr-FR"/>
        </w:rPr>
        <w:t>F</w:t>
      </w:r>
      <w:r>
        <w:rPr>
          <w:rFonts w:ascii="Trebuchet MS" w:hAnsi="Trebuchet MS" w:cs="Trebuchet MS"/>
          <w:lang w:eastAsia="fr-FR"/>
        </w:rPr>
        <w:t>inanţare este declarată neeligibilă.</w:t>
      </w:r>
      <w:bookmarkStart w:id="1" w:name="_PictureBullets"/>
      <w:r w:rsidRPr="00ED1505">
        <w:rPr>
          <w:rFonts w:ascii="Times New Roman" w:eastAsia="Times New Roman" w:hAnsi="Times New Roman"/>
          <w:vanish/>
          <w:sz w:val="24"/>
          <w:szCs w:val="24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77pt;height:297pt" o:bullet="t">
            <v:imagedata r:id="rId7" o:title=""/>
          </v:shape>
        </w:pict>
      </w:r>
      <w:bookmarkEnd w:id="1"/>
    </w:p>
    <w:sectPr w:rsidR="003D555A" w:rsidRPr="00C326C2" w:rsidSect="006B3E55">
      <w:headerReference w:type="default" r:id="rId8"/>
      <w:footerReference w:type="default" r:id="rId9"/>
      <w:pgSz w:w="11906" w:h="16838" w:code="9"/>
      <w:pgMar w:top="2468" w:right="1440" w:bottom="1417" w:left="1440" w:header="18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555A" w:rsidRDefault="003D555A">
      <w:pPr>
        <w:spacing w:after="0" w:line="240" w:lineRule="auto"/>
      </w:pPr>
      <w:r>
        <w:separator/>
      </w:r>
    </w:p>
  </w:endnote>
  <w:endnote w:type="continuationSeparator" w:id="1">
    <w:p w:rsidR="003D555A" w:rsidRDefault="003D55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libri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Ro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55A" w:rsidRDefault="003D555A">
    <w:pPr>
      <w:pStyle w:val="Footer"/>
    </w:pPr>
    <w:r>
      <w:t xml:space="preserve">Pagina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>
      <w:rPr>
        <w:b/>
        <w:bCs/>
        <w:noProof/>
      </w:rPr>
      <w:t>5</w:t>
    </w:r>
    <w:r>
      <w:rPr>
        <w:b/>
        <w:bCs/>
      </w:rPr>
      <w:fldChar w:fldCharType="end"/>
    </w:r>
    <w:r>
      <w:t xml:space="preserve"> din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>
      <w:rPr>
        <w:b/>
        <w:bCs/>
        <w:noProof/>
      </w:rPr>
      <w:t>5</w:t>
    </w:r>
    <w:r>
      <w:rPr>
        <w:b/>
        <w:bCs/>
      </w:rPr>
      <w:fldChar w:fldCharType="end"/>
    </w:r>
  </w:p>
  <w:p w:rsidR="003D555A" w:rsidRDefault="003D555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555A" w:rsidRDefault="003D555A">
      <w:pPr>
        <w:spacing w:after="0" w:line="240" w:lineRule="auto"/>
      </w:pPr>
      <w:r>
        <w:separator/>
      </w:r>
    </w:p>
  </w:footnote>
  <w:footnote w:type="continuationSeparator" w:id="1">
    <w:p w:rsidR="003D555A" w:rsidRDefault="003D55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55A" w:rsidRDefault="003D555A" w:rsidP="0031675B">
    <w:pPr>
      <w:pStyle w:val="Header"/>
      <w:ind w:left="-450"/>
      <w:jc w:val="center"/>
    </w:pPr>
  </w:p>
  <w:p w:rsidR="003D555A" w:rsidRDefault="003D555A" w:rsidP="0031675B">
    <w:pPr>
      <w:pStyle w:val="Header"/>
      <w:ind w:left="-450"/>
      <w:jc w:val="center"/>
    </w:pPr>
    <w:r>
      <w:rPr>
        <w:noProof/>
        <w:lang w:val="en-US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Straight Arrow Connector 37" o:spid="_x0000_s2049" type="#_x0000_t32" style="position:absolute;left:0;text-align:left;margin-left:.4pt;margin-top:96.25pt;width:593.75pt;height:0;z-index:251660288;visibility:visible;mso-wrap-distance-top:-6e-5mm;mso-wrap-distance-bottom:-6e-5mm;mso-position-horizontal-relative:page">
          <v:shadow color="#7f7f7f" opacity=".5" offset="1pt"/>
          <w10:wrap anchorx="page"/>
        </v:shape>
      </w:pict>
    </w:r>
    <w:r w:rsidRPr="00A507E0"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407" o:spid="_x0000_i1026" type="#_x0000_t75" style="width:392.25pt;height:91.5pt;visibility:visible">
          <v:imagedata r:id="rId1" o:title=""/>
        </v:shape>
      </w:pict>
    </w:r>
  </w:p>
  <w:p w:rsidR="003D555A" w:rsidRDefault="003D555A" w:rsidP="0031675B">
    <w:pPr>
      <w:pStyle w:val="Header"/>
      <w:ind w:left="-450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110D9"/>
    <w:multiLevelType w:val="hybridMultilevel"/>
    <w:tmpl w:val="09567550"/>
    <w:lvl w:ilvl="0" w:tplc="47B0A564">
      <w:numFmt w:val="bullet"/>
      <w:lvlText w:val="-"/>
      <w:lvlJc w:val="left"/>
      <w:pPr>
        <w:ind w:left="720" w:hanging="360"/>
      </w:pPr>
      <w:rPr>
        <w:rFonts w:ascii="Trebuchet MS" w:eastAsia="Times New Roman" w:hAnsi="Trebuchet MS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8A850BE"/>
    <w:multiLevelType w:val="hybridMultilevel"/>
    <w:tmpl w:val="8086016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E537C1"/>
    <w:multiLevelType w:val="hybridMultilevel"/>
    <w:tmpl w:val="3DCE8DEC"/>
    <w:lvl w:ilvl="0" w:tplc="86922D1A">
      <w:numFmt w:val="bullet"/>
      <w:lvlText w:val=""/>
      <w:lvlJc w:val="left"/>
      <w:pPr>
        <w:ind w:left="117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0" w:hanging="360"/>
      </w:pPr>
      <w:rPr>
        <w:rFonts w:ascii="Wingdings" w:hAnsi="Wingdings" w:cs="Wingdings" w:hint="default"/>
      </w:rPr>
    </w:lvl>
  </w:abstractNum>
  <w:abstractNum w:abstractNumId="3">
    <w:nsid w:val="0EAE5E8D"/>
    <w:multiLevelType w:val="hybridMultilevel"/>
    <w:tmpl w:val="A556677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0C62275"/>
    <w:multiLevelType w:val="hybridMultilevel"/>
    <w:tmpl w:val="192C0D7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4D5C3B2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">
    <w:nsid w:val="128A71AC"/>
    <w:multiLevelType w:val="hybridMultilevel"/>
    <w:tmpl w:val="59800D2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175D6CFF"/>
    <w:multiLevelType w:val="hybridMultilevel"/>
    <w:tmpl w:val="6234D610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7">
    <w:nsid w:val="1BA073F3"/>
    <w:multiLevelType w:val="hybridMultilevel"/>
    <w:tmpl w:val="0D9EB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DD109F"/>
    <w:multiLevelType w:val="hybridMultilevel"/>
    <w:tmpl w:val="A1A486A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20546C38"/>
    <w:multiLevelType w:val="hybridMultilevel"/>
    <w:tmpl w:val="E7183FB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20AC272E"/>
    <w:multiLevelType w:val="hybridMultilevel"/>
    <w:tmpl w:val="9516D858"/>
    <w:lvl w:ilvl="0" w:tplc="82F456C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1">
    <w:nsid w:val="21450F41"/>
    <w:multiLevelType w:val="hybridMultilevel"/>
    <w:tmpl w:val="E77AF33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13">
    <w:nsid w:val="248A69CA"/>
    <w:multiLevelType w:val="hybridMultilevel"/>
    <w:tmpl w:val="E1AE67D8"/>
    <w:lvl w:ilvl="0" w:tplc="47B0A564">
      <w:numFmt w:val="bullet"/>
      <w:lvlText w:val="-"/>
      <w:lvlJc w:val="left"/>
      <w:pPr>
        <w:ind w:left="720" w:hanging="360"/>
      </w:pPr>
      <w:rPr>
        <w:rFonts w:ascii="Trebuchet MS" w:eastAsia="Times New Roman" w:hAnsi="Trebuchet MS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24F57BA9"/>
    <w:multiLevelType w:val="hybridMultilevel"/>
    <w:tmpl w:val="9CA4B6D8"/>
    <w:lvl w:ilvl="0" w:tplc="F7E8473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24F75451"/>
    <w:multiLevelType w:val="multilevel"/>
    <w:tmpl w:val="B9100C0C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9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8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72" w:hanging="2160"/>
      </w:pPr>
      <w:rPr>
        <w:rFonts w:hint="default"/>
      </w:rPr>
    </w:lvl>
  </w:abstractNum>
  <w:abstractNum w:abstractNumId="16">
    <w:nsid w:val="26BB10EE"/>
    <w:multiLevelType w:val="hybridMultilevel"/>
    <w:tmpl w:val="105603D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AEBA8CD6">
      <w:start w:val="803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7">
    <w:nsid w:val="348F7DB2"/>
    <w:multiLevelType w:val="hybridMultilevel"/>
    <w:tmpl w:val="BD38A4CA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8">
    <w:nsid w:val="349F726C"/>
    <w:multiLevelType w:val="hybridMultilevel"/>
    <w:tmpl w:val="D37E24C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39BD35E3"/>
    <w:multiLevelType w:val="hybridMultilevel"/>
    <w:tmpl w:val="13D66F36"/>
    <w:lvl w:ilvl="0" w:tplc="46A8FF64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3D2D1C67"/>
    <w:multiLevelType w:val="hybridMultilevel"/>
    <w:tmpl w:val="AC4EC14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03559C7"/>
    <w:multiLevelType w:val="hybridMultilevel"/>
    <w:tmpl w:val="C7B630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2">
    <w:nsid w:val="550863E2"/>
    <w:multiLevelType w:val="hybridMultilevel"/>
    <w:tmpl w:val="20D4EE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3">
    <w:nsid w:val="568F6443"/>
    <w:multiLevelType w:val="hybridMultilevel"/>
    <w:tmpl w:val="01CEBF2C"/>
    <w:lvl w:ilvl="0" w:tplc="732A737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64B857FC">
      <w:start w:val="1"/>
      <w:numFmt w:val="lowerLetter"/>
      <w:lvlText w:val="%2."/>
      <w:lvlJc w:val="left"/>
      <w:pPr>
        <w:ind w:left="1080" w:hanging="360"/>
      </w:pPr>
      <w:rPr>
        <w:b/>
        <w:bCs/>
      </w:r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7D26B40"/>
    <w:multiLevelType w:val="hybridMultilevel"/>
    <w:tmpl w:val="00589BC0"/>
    <w:lvl w:ilvl="0" w:tplc="9942EB50">
      <w:start w:val="1"/>
      <w:numFmt w:val="decimal"/>
      <w:lvlText w:val="%1."/>
      <w:lvlJc w:val="left"/>
      <w:pPr>
        <w:ind w:left="1080" w:hanging="360"/>
      </w:pPr>
      <w:rPr>
        <w:rFonts w:ascii="Trebuchet MS" w:eastAsia="Times New Roman" w:hAnsi="Trebuchet MS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5">
    <w:nsid w:val="586A17E6"/>
    <w:multiLevelType w:val="multilevel"/>
    <w:tmpl w:val="56F8CC08"/>
    <w:lvl w:ilvl="0">
      <w:start w:val="1"/>
      <w:numFmt w:val="decimal"/>
      <w:lvlText w:val="%1."/>
      <w:lvlJc w:val="left"/>
      <w:pPr>
        <w:ind w:left="721" w:hanging="720"/>
      </w:pPr>
      <w:rPr>
        <w:rFonts w:hint="default"/>
        <w:b w:val="0"/>
        <w:bCs w:val="0"/>
      </w:rPr>
    </w:lvl>
    <w:lvl w:ilvl="1">
      <w:start w:val="2"/>
      <w:numFmt w:val="decimal"/>
      <w:isLgl/>
      <w:lvlText w:val="%1.%2."/>
      <w:lvlJc w:val="left"/>
      <w:pPr>
        <w:ind w:left="1309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897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2845" w:hanging="1080"/>
      </w:pPr>
      <w:rPr>
        <w:rFonts w:hint="default"/>
        <w:b/>
        <w:bCs/>
      </w:rPr>
    </w:lvl>
    <w:lvl w:ilvl="4">
      <w:start w:val="1"/>
      <w:numFmt w:val="decimal"/>
      <w:isLgl/>
      <w:lvlText w:val="%1.%2.%3.%4.%5."/>
      <w:lvlJc w:val="left"/>
      <w:pPr>
        <w:ind w:left="3433" w:hanging="1080"/>
      </w:pPr>
      <w:rPr>
        <w:rFonts w:hint="default"/>
        <w:b/>
        <w:bCs/>
      </w:rPr>
    </w:lvl>
    <w:lvl w:ilvl="5">
      <w:start w:val="1"/>
      <w:numFmt w:val="decimal"/>
      <w:isLgl/>
      <w:lvlText w:val="%1.%2.%3.%4.%5.%6."/>
      <w:lvlJc w:val="left"/>
      <w:pPr>
        <w:ind w:left="4381" w:hanging="1440"/>
      </w:pPr>
      <w:rPr>
        <w:rFonts w:hint="default"/>
        <w:b/>
        <w:bCs/>
      </w:rPr>
    </w:lvl>
    <w:lvl w:ilvl="6">
      <w:start w:val="1"/>
      <w:numFmt w:val="decimal"/>
      <w:isLgl/>
      <w:lvlText w:val="%1.%2.%3.%4.%5.%6.%7."/>
      <w:lvlJc w:val="left"/>
      <w:pPr>
        <w:ind w:left="5329" w:hanging="1800"/>
      </w:pPr>
      <w:rPr>
        <w:rFonts w:hint="default"/>
        <w:b/>
        <w:bCs/>
      </w:rPr>
    </w:lvl>
    <w:lvl w:ilvl="7">
      <w:start w:val="1"/>
      <w:numFmt w:val="decimal"/>
      <w:isLgl/>
      <w:lvlText w:val="%1.%2.%3.%4.%5.%6.%7.%8."/>
      <w:lvlJc w:val="left"/>
      <w:pPr>
        <w:ind w:left="5917" w:hanging="180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."/>
      <w:lvlJc w:val="left"/>
      <w:pPr>
        <w:ind w:left="6865" w:hanging="2160"/>
      </w:pPr>
      <w:rPr>
        <w:rFonts w:hint="default"/>
        <w:b/>
        <w:bCs/>
      </w:rPr>
    </w:lvl>
  </w:abstractNum>
  <w:abstractNum w:abstractNumId="26">
    <w:nsid w:val="5B046EF0"/>
    <w:multiLevelType w:val="hybridMultilevel"/>
    <w:tmpl w:val="6576C09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>
    <w:nsid w:val="5F7670AB"/>
    <w:multiLevelType w:val="hybridMultilevel"/>
    <w:tmpl w:val="426808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>
    <w:nsid w:val="62680C1D"/>
    <w:multiLevelType w:val="hybridMultilevel"/>
    <w:tmpl w:val="F3F80F9C"/>
    <w:lvl w:ilvl="0" w:tplc="68C6DB7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hint="default"/>
        <w:sz w:val="22"/>
        <w:szCs w:val="22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63A20B47"/>
    <w:multiLevelType w:val="hybridMultilevel"/>
    <w:tmpl w:val="5FBC2010"/>
    <w:lvl w:ilvl="0" w:tplc="B97EA0DA">
      <w:start w:val="1"/>
      <w:numFmt w:val="decimal"/>
      <w:lvlText w:val="%1."/>
      <w:lvlJc w:val="left"/>
      <w:pPr>
        <w:ind w:left="34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62" w:hanging="360"/>
      </w:pPr>
    </w:lvl>
    <w:lvl w:ilvl="2" w:tplc="0409001B">
      <w:start w:val="1"/>
      <w:numFmt w:val="lowerRoman"/>
      <w:lvlText w:val="%3."/>
      <w:lvlJc w:val="right"/>
      <w:pPr>
        <w:ind w:left="1782" w:hanging="180"/>
      </w:pPr>
    </w:lvl>
    <w:lvl w:ilvl="3" w:tplc="0409000F">
      <w:start w:val="1"/>
      <w:numFmt w:val="decimal"/>
      <w:lvlText w:val="%4."/>
      <w:lvlJc w:val="left"/>
      <w:pPr>
        <w:ind w:left="2502" w:hanging="360"/>
      </w:pPr>
    </w:lvl>
    <w:lvl w:ilvl="4" w:tplc="04090019">
      <w:start w:val="1"/>
      <w:numFmt w:val="lowerLetter"/>
      <w:lvlText w:val="%5."/>
      <w:lvlJc w:val="left"/>
      <w:pPr>
        <w:ind w:left="3222" w:hanging="360"/>
      </w:pPr>
    </w:lvl>
    <w:lvl w:ilvl="5" w:tplc="0409001B">
      <w:start w:val="1"/>
      <w:numFmt w:val="lowerRoman"/>
      <w:lvlText w:val="%6."/>
      <w:lvlJc w:val="right"/>
      <w:pPr>
        <w:ind w:left="3942" w:hanging="180"/>
      </w:pPr>
    </w:lvl>
    <w:lvl w:ilvl="6" w:tplc="0409000F">
      <w:start w:val="1"/>
      <w:numFmt w:val="decimal"/>
      <w:lvlText w:val="%7."/>
      <w:lvlJc w:val="left"/>
      <w:pPr>
        <w:ind w:left="4662" w:hanging="360"/>
      </w:pPr>
    </w:lvl>
    <w:lvl w:ilvl="7" w:tplc="04090019">
      <w:start w:val="1"/>
      <w:numFmt w:val="lowerLetter"/>
      <w:lvlText w:val="%8."/>
      <w:lvlJc w:val="left"/>
      <w:pPr>
        <w:ind w:left="5382" w:hanging="360"/>
      </w:pPr>
    </w:lvl>
    <w:lvl w:ilvl="8" w:tplc="0409001B">
      <w:start w:val="1"/>
      <w:numFmt w:val="lowerRoman"/>
      <w:lvlText w:val="%9."/>
      <w:lvlJc w:val="right"/>
      <w:pPr>
        <w:ind w:left="6102" w:hanging="180"/>
      </w:pPr>
    </w:lvl>
  </w:abstractNum>
  <w:abstractNum w:abstractNumId="30">
    <w:nsid w:val="689576E6"/>
    <w:multiLevelType w:val="hybridMultilevel"/>
    <w:tmpl w:val="F85A42E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A118A1"/>
    <w:multiLevelType w:val="hybridMultilevel"/>
    <w:tmpl w:val="7138FE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C453CB"/>
    <w:multiLevelType w:val="hybridMultilevel"/>
    <w:tmpl w:val="9BC446AC"/>
    <w:lvl w:ilvl="0" w:tplc="776CEEE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>
    <w:nsid w:val="70C7446B"/>
    <w:multiLevelType w:val="hybridMultilevel"/>
    <w:tmpl w:val="E2264CC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>
    <w:nsid w:val="73456A03"/>
    <w:multiLevelType w:val="hybridMultilevel"/>
    <w:tmpl w:val="CC60F8F6"/>
    <w:lvl w:ilvl="0" w:tplc="776CEEE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firstLine="360"/>
      </w:pPr>
      <w:rPr>
        <w:rFonts w:hint="default"/>
        <w:b w:val="0"/>
        <w:bCs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3A6DA0"/>
    <w:multiLevelType w:val="hybridMultilevel"/>
    <w:tmpl w:val="42807D86"/>
    <w:lvl w:ilvl="0" w:tplc="A9047E22">
      <w:start w:val="5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>
    <w:nsid w:val="7D7016E3"/>
    <w:multiLevelType w:val="hybridMultilevel"/>
    <w:tmpl w:val="2D66F32A"/>
    <w:lvl w:ilvl="0" w:tplc="68F4EE7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86922D1A">
      <w:numFmt w:val="bullet"/>
      <w:lvlText w:val=""/>
      <w:lvlJc w:val="left"/>
      <w:pPr>
        <w:ind w:left="1728" w:hanging="648"/>
      </w:pPr>
      <w:rPr>
        <w:rFonts w:ascii="Symbol" w:eastAsia="Times New Roman" w:hAnsi="Symbol" w:hint="default"/>
      </w:rPr>
    </w:lvl>
    <w:lvl w:ilvl="2" w:tplc="4100FA14">
      <w:numFmt w:val="bullet"/>
      <w:lvlText w:val=""/>
      <w:lvlJc w:val="left"/>
      <w:pPr>
        <w:ind w:left="2616" w:hanging="636"/>
      </w:pPr>
      <w:rPr>
        <w:rFonts w:ascii="Symbol" w:eastAsia="Times New Roman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ED91112"/>
    <w:multiLevelType w:val="hybridMultilevel"/>
    <w:tmpl w:val="1B38B84C"/>
    <w:lvl w:ilvl="0" w:tplc="C1A69108">
      <w:start w:val="4"/>
      <w:numFmt w:val="bullet"/>
      <w:lvlText w:val="-"/>
      <w:lvlJc w:val="left"/>
      <w:pPr>
        <w:ind w:left="1080" w:hanging="360"/>
      </w:pPr>
      <w:rPr>
        <w:rFonts w:ascii="Trebuchet MS" w:eastAsia="Times New Roman" w:hAnsi="Trebuchet MS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5"/>
  </w:num>
  <w:num w:numId="3">
    <w:abstractNumId w:val="21"/>
  </w:num>
  <w:num w:numId="4">
    <w:abstractNumId w:val="24"/>
  </w:num>
  <w:num w:numId="5">
    <w:abstractNumId w:val="36"/>
  </w:num>
  <w:num w:numId="6">
    <w:abstractNumId w:val="38"/>
  </w:num>
  <w:num w:numId="7">
    <w:abstractNumId w:val="0"/>
  </w:num>
  <w:num w:numId="8">
    <w:abstractNumId w:val="13"/>
  </w:num>
  <w:num w:numId="9">
    <w:abstractNumId w:val="27"/>
  </w:num>
  <w:num w:numId="10">
    <w:abstractNumId w:val="3"/>
  </w:num>
  <w:num w:numId="11">
    <w:abstractNumId w:val="11"/>
  </w:num>
  <w:num w:numId="12">
    <w:abstractNumId w:val="14"/>
  </w:num>
  <w:num w:numId="13">
    <w:abstractNumId w:val="37"/>
  </w:num>
  <w:num w:numId="14">
    <w:abstractNumId w:val="10"/>
  </w:num>
  <w:num w:numId="15">
    <w:abstractNumId w:val="32"/>
  </w:num>
  <w:num w:numId="16">
    <w:abstractNumId w:val="5"/>
  </w:num>
  <w:num w:numId="17">
    <w:abstractNumId w:val="22"/>
  </w:num>
  <w:num w:numId="18">
    <w:abstractNumId w:val="6"/>
  </w:num>
  <w:num w:numId="19">
    <w:abstractNumId w:val="2"/>
  </w:num>
  <w:num w:numId="20">
    <w:abstractNumId w:val="29"/>
  </w:num>
  <w:num w:numId="21">
    <w:abstractNumId w:val="23"/>
  </w:num>
  <w:num w:numId="22">
    <w:abstractNumId w:val="25"/>
  </w:num>
  <w:num w:numId="23">
    <w:abstractNumId w:val="7"/>
  </w:num>
  <w:num w:numId="24">
    <w:abstractNumId w:val="34"/>
  </w:num>
  <w:num w:numId="25">
    <w:abstractNumId w:val="17"/>
  </w:num>
  <w:num w:numId="26">
    <w:abstractNumId w:val="8"/>
  </w:num>
  <w:num w:numId="27">
    <w:abstractNumId w:val="33"/>
  </w:num>
  <w:num w:numId="28">
    <w:abstractNumId w:val="18"/>
  </w:num>
  <w:num w:numId="29">
    <w:abstractNumId w:val="9"/>
  </w:num>
  <w:num w:numId="30">
    <w:abstractNumId w:val="26"/>
  </w:num>
  <w:num w:numId="31">
    <w:abstractNumId w:val="4"/>
  </w:num>
  <w:num w:numId="32">
    <w:abstractNumId w:val="16"/>
  </w:num>
  <w:num w:numId="33">
    <w:abstractNumId w:val="15"/>
  </w:num>
  <w:num w:numId="34">
    <w:abstractNumId w:val="1"/>
  </w:num>
  <w:num w:numId="35">
    <w:abstractNumId w:val="19"/>
  </w:num>
  <w:num w:numId="36">
    <w:abstractNumId w:val="31"/>
  </w:num>
  <w:num w:numId="37">
    <w:abstractNumId w:val="30"/>
  </w:num>
  <w:num w:numId="38">
    <w:abstractNumId w:val="20"/>
  </w:num>
  <w:num w:numId="39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1E5D"/>
    <w:rsid w:val="00000563"/>
    <w:rsid w:val="0000073F"/>
    <w:rsid w:val="0000271C"/>
    <w:rsid w:val="00002EC8"/>
    <w:rsid w:val="0000345C"/>
    <w:rsid w:val="00003658"/>
    <w:rsid w:val="00006263"/>
    <w:rsid w:val="00007858"/>
    <w:rsid w:val="00007CAA"/>
    <w:rsid w:val="00010303"/>
    <w:rsid w:val="00012874"/>
    <w:rsid w:val="00013426"/>
    <w:rsid w:val="000145E4"/>
    <w:rsid w:val="00014F71"/>
    <w:rsid w:val="000160E6"/>
    <w:rsid w:val="00016AAE"/>
    <w:rsid w:val="0001740F"/>
    <w:rsid w:val="00017516"/>
    <w:rsid w:val="00017B84"/>
    <w:rsid w:val="0002057B"/>
    <w:rsid w:val="00020893"/>
    <w:rsid w:val="00021122"/>
    <w:rsid w:val="000212FA"/>
    <w:rsid w:val="00021592"/>
    <w:rsid w:val="00022148"/>
    <w:rsid w:val="00022B0A"/>
    <w:rsid w:val="000262B2"/>
    <w:rsid w:val="00026A92"/>
    <w:rsid w:val="00026BB8"/>
    <w:rsid w:val="00027954"/>
    <w:rsid w:val="00027DB3"/>
    <w:rsid w:val="00027FEA"/>
    <w:rsid w:val="0003002E"/>
    <w:rsid w:val="000305D5"/>
    <w:rsid w:val="00032F80"/>
    <w:rsid w:val="00033235"/>
    <w:rsid w:val="0003412E"/>
    <w:rsid w:val="000352F5"/>
    <w:rsid w:val="0003612C"/>
    <w:rsid w:val="0003618D"/>
    <w:rsid w:val="000361BE"/>
    <w:rsid w:val="000405EB"/>
    <w:rsid w:val="00040D4B"/>
    <w:rsid w:val="00041B15"/>
    <w:rsid w:val="000435A9"/>
    <w:rsid w:val="000440C5"/>
    <w:rsid w:val="0004410E"/>
    <w:rsid w:val="0004676E"/>
    <w:rsid w:val="00047DD2"/>
    <w:rsid w:val="000524B0"/>
    <w:rsid w:val="000561B3"/>
    <w:rsid w:val="00057457"/>
    <w:rsid w:val="000603A7"/>
    <w:rsid w:val="00061604"/>
    <w:rsid w:val="00061DA7"/>
    <w:rsid w:val="00062A37"/>
    <w:rsid w:val="0006426A"/>
    <w:rsid w:val="00065416"/>
    <w:rsid w:val="0006602A"/>
    <w:rsid w:val="00067220"/>
    <w:rsid w:val="00067F1D"/>
    <w:rsid w:val="000730F0"/>
    <w:rsid w:val="000751C3"/>
    <w:rsid w:val="00075AC6"/>
    <w:rsid w:val="0007613E"/>
    <w:rsid w:val="00076788"/>
    <w:rsid w:val="00077882"/>
    <w:rsid w:val="00080612"/>
    <w:rsid w:val="000806EC"/>
    <w:rsid w:val="00080BE2"/>
    <w:rsid w:val="0008135F"/>
    <w:rsid w:val="000817E6"/>
    <w:rsid w:val="00081E5D"/>
    <w:rsid w:val="0008213D"/>
    <w:rsid w:val="00084F48"/>
    <w:rsid w:val="00085343"/>
    <w:rsid w:val="00086151"/>
    <w:rsid w:val="000872E5"/>
    <w:rsid w:val="00087F2C"/>
    <w:rsid w:val="00090A15"/>
    <w:rsid w:val="000935DD"/>
    <w:rsid w:val="00093F77"/>
    <w:rsid w:val="0009481C"/>
    <w:rsid w:val="00095E9B"/>
    <w:rsid w:val="00095EED"/>
    <w:rsid w:val="00096219"/>
    <w:rsid w:val="000969C7"/>
    <w:rsid w:val="000A085E"/>
    <w:rsid w:val="000A266F"/>
    <w:rsid w:val="000A3180"/>
    <w:rsid w:val="000A31DF"/>
    <w:rsid w:val="000A414A"/>
    <w:rsid w:val="000A600E"/>
    <w:rsid w:val="000A67DF"/>
    <w:rsid w:val="000A7836"/>
    <w:rsid w:val="000A7C62"/>
    <w:rsid w:val="000B2FAF"/>
    <w:rsid w:val="000B30C6"/>
    <w:rsid w:val="000B33BD"/>
    <w:rsid w:val="000B3683"/>
    <w:rsid w:val="000B5E59"/>
    <w:rsid w:val="000B6E68"/>
    <w:rsid w:val="000C0531"/>
    <w:rsid w:val="000C0768"/>
    <w:rsid w:val="000C0B37"/>
    <w:rsid w:val="000C0D86"/>
    <w:rsid w:val="000C10F9"/>
    <w:rsid w:val="000C12CD"/>
    <w:rsid w:val="000C15C3"/>
    <w:rsid w:val="000C1811"/>
    <w:rsid w:val="000C27B2"/>
    <w:rsid w:val="000C3663"/>
    <w:rsid w:val="000C3992"/>
    <w:rsid w:val="000C3A72"/>
    <w:rsid w:val="000C3AA5"/>
    <w:rsid w:val="000C3FE7"/>
    <w:rsid w:val="000C4B46"/>
    <w:rsid w:val="000C5317"/>
    <w:rsid w:val="000C535F"/>
    <w:rsid w:val="000D0403"/>
    <w:rsid w:val="000D0877"/>
    <w:rsid w:val="000D0D43"/>
    <w:rsid w:val="000D21CD"/>
    <w:rsid w:val="000D3DE6"/>
    <w:rsid w:val="000D3EB5"/>
    <w:rsid w:val="000D49F2"/>
    <w:rsid w:val="000D57A4"/>
    <w:rsid w:val="000D6F2A"/>
    <w:rsid w:val="000E393C"/>
    <w:rsid w:val="000E3BB8"/>
    <w:rsid w:val="000E43A6"/>
    <w:rsid w:val="000E4B1D"/>
    <w:rsid w:val="000E4B72"/>
    <w:rsid w:val="000E5A05"/>
    <w:rsid w:val="000E6009"/>
    <w:rsid w:val="000E677B"/>
    <w:rsid w:val="000E6A6B"/>
    <w:rsid w:val="000E6C43"/>
    <w:rsid w:val="000E6EB3"/>
    <w:rsid w:val="000E7D78"/>
    <w:rsid w:val="000E7EB5"/>
    <w:rsid w:val="000F1466"/>
    <w:rsid w:val="000F27D8"/>
    <w:rsid w:val="000F545F"/>
    <w:rsid w:val="000F5F3D"/>
    <w:rsid w:val="000F6112"/>
    <w:rsid w:val="000F7872"/>
    <w:rsid w:val="000F7C5B"/>
    <w:rsid w:val="00100C83"/>
    <w:rsid w:val="0010150F"/>
    <w:rsid w:val="00103E75"/>
    <w:rsid w:val="00106C85"/>
    <w:rsid w:val="001078BE"/>
    <w:rsid w:val="00110DA2"/>
    <w:rsid w:val="001120DE"/>
    <w:rsid w:val="00112FCD"/>
    <w:rsid w:val="001135D4"/>
    <w:rsid w:val="00113D93"/>
    <w:rsid w:val="00114820"/>
    <w:rsid w:val="00114936"/>
    <w:rsid w:val="00115BCC"/>
    <w:rsid w:val="00116244"/>
    <w:rsid w:val="00116486"/>
    <w:rsid w:val="001175D5"/>
    <w:rsid w:val="00117E46"/>
    <w:rsid w:val="00121C25"/>
    <w:rsid w:val="001238A8"/>
    <w:rsid w:val="0012401E"/>
    <w:rsid w:val="00125941"/>
    <w:rsid w:val="00127C17"/>
    <w:rsid w:val="001312CD"/>
    <w:rsid w:val="00132DAE"/>
    <w:rsid w:val="00135092"/>
    <w:rsid w:val="0013686D"/>
    <w:rsid w:val="00136F43"/>
    <w:rsid w:val="00140DD2"/>
    <w:rsid w:val="0014115B"/>
    <w:rsid w:val="001416D0"/>
    <w:rsid w:val="00141989"/>
    <w:rsid w:val="00142E60"/>
    <w:rsid w:val="0014351B"/>
    <w:rsid w:val="00144739"/>
    <w:rsid w:val="001458DD"/>
    <w:rsid w:val="00145E0B"/>
    <w:rsid w:val="00145F43"/>
    <w:rsid w:val="00147070"/>
    <w:rsid w:val="00147071"/>
    <w:rsid w:val="00147798"/>
    <w:rsid w:val="00150489"/>
    <w:rsid w:val="00151CE4"/>
    <w:rsid w:val="00151D59"/>
    <w:rsid w:val="0015233C"/>
    <w:rsid w:val="00152E55"/>
    <w:rsid w:val="0015398C"/>
    <w:rsid w:val="00153BF9"/>
    <w:rsid w:val="001553AC"/>
    <w:rsid w:val="00155A7A"/>
    <w:rsid w:val="00157EB6"/>
    <w:rsid w:val="00160530"/>
    <w:rsid w:val="001616D2"/>
    <w:rsid w:val="00162775"/>
    <w:rsid w:val="00164108"/>
    <w:rsid w:val="001643F3"/>
    <w:rsid w:val="00164EC4"/>
    <w:rsid w:val="00167401"/>
    <w:rsid w:val="00170501"/>
    <w:rsid w:val="0017060E"/>
    <w:rsid w:val="00170F8E"/>
    <w:rsid w:val="00171043"/>
    <w:rsid w:val="001712DA"/>
    <w:rsid w:val="001724E9"/>
    <w:rsid w:val="00173C9E"/>
    <w:rsid w:val="00173F87"/>
    <w:rsid w:val="0017428D"/>
    <w:rsid w:val="00174616"/>
    <w:rsid w:val="00174B6F"/>
    <w:rsid w:val="0017563D"/>
    <w:rsid w:val="00175D09"/>
    <w:rsid w:val="00176BA2"/>
    <w:rsid w:val="00180995"/>
    <w:rsid w:val="00180CAB"/>
    <w:rsid w:val="00181603"/>
    <w:rsid w:val="00182088"/>
    <w:rsid w:val="001828C1"/>
    <w:rsid w:val="00182F96"/>
    <w:rsid w:val="00182FAC"/>
    <w:rsid w:val="00184807"/>
    <w:rsid w:val="0018526F"/>
    <w:rsid w:val="00187DF5"/>
    <w:rsid w:val="0019264A"/>
    <w:rsid w:val="001930F9"/>
    <w:rsid w:val="0019398E"/>
    <w:rsid w:val="00194820"/>
    <w:rsid w:val="0019508F"/>
    <w:rsid w:val="00196040"/>
    <w:rsid w:val="001965CF"/>
    <w:rsid w:val="00196DC4"/>
    <w:rsid w:val="001A02FD"/>
    <w:rsid w:val="001A0E7D"/>
    <w:rsid w:val="001A1256"/>
    <w:rsid w:val="001A4101"/>
    <w:rsid w:val="001A4F8E"/>
    <w:rsid w:val="001A5A62"/>
    <w:rsid w:val="001A637D"/>
    <w:rsid w:val="001B0570"/>
    <w:rsid w:val="001B05D7"/>
    <w:rsid w:val="001B18BC"/>
    <w:rsid w:val="001B2C2F"/>
    <w:rsid w:val="001B5627"/>
    <w:rsid w:val="001B6EB7"/>
    <w:rsid w:val="001B79F3"/>
    <w:rsid w:val="001B7BA7"/>
    <w:rsid w:val="001C0901"/>
    <w:rsid w:val="001C0CF8"/>
    <w:rsid w:val="001C0E67"/>
    <w:rsid w:val="001C2101"/>
    <w:rsid w:val="001C32AC"/>
    <w:rsid w:val="001C43EE"/>
    <w:rsid w:val="001C45A1"/>
    <w:rsid w:val="001C50F8"/>
    <w:rsid w:val="001C51F8"/>
    <w:rsid w:val="001C6DC3"/>
    <w:rsid w:val="001C6E4A"/>
    <w:rsid w:val="001D18E4"/>
    <w:rsid w:val="001D2E4C"/>
    <w:rsid w:val="001D3888"/>
    <w:rsid w:val="001D3CB8"/>
    <w:rsid w:val="001D3F3C"/>
    <w:rsid w:val="001D54DD"/>
    <w:rsid w:val="001D5DC6"/>
    <w:rsid w:val="001D5FDD"/>
    <w:rsid w:val="001D67F3"/>
    <w:rsid w:val="001E014B"/>
    <w:rsid w:val="001E0569"/>
    <w:rsid w:val="001E0D13"/>
    <w:rsid w:val="001E2326"/>
    <w:rsid w:val="001E2E8A"/>
    <w:rsid w:val="001E302E"/>
    <w:rsid w:val="001E424A"/>
    <w:rsid w:val="001E4707"/>
    <w:rsid w:val="001E5193"/>
    <w:rsid w:val="001E794C"/>
    <w:rsid w:val="001F1323"/>
    <w:rsid w:val="001F2092"/>
    <w:rsid w:val="001F21F4"/>
    <w:rsid w:val="001F2305"/>
    <w:rsid w:val="001F38F3"/>
    <w:rsid w:val="001F3E1D"/>
    <w:rsid w:val="001F4A18"/>
    <w:rsid w:val="001F7D77"/>
    <w:rsid w:val="001F7EDC"/>
    <w:rsid w:val="002004F0"/>
    <w:rsid w:val="0020158E"/>
    <w:rsid w:val="00201861"/>
    <w:rsid w:val="002036F0"/>
    <w:rsid w:val="002046AA"/>
    <w:rsid w:val="00205562"/>
    <w:rsid w:val="00207CE4"/>
    <w:rsid w:val="0021036C"/>
    <w:rsid w:val="00211A70"/>
    <w:rsid w:val="00211EFB"/>
    <w:rsid w:val="0021205D"/>
    <w:rsid w:val="002121D1"/>
    <w:rsid w:val="00212326"/>
    <w:rsid w:val="00212438"/>
    <w:rsid w:val="00213E2C"/>
    <w:rsid w:val="00216BF2"/>
    <w:rsid w:val="00220E52"/>
    <w:rsid w:val="00221B3D"/>
    <w:rsid w:val="00223765"/>
    <w:rsid w:val="0022497B"/>
    <w:rsid w:val="00224AC0"/>
    <w:rsid w:val="002264FF"/>
    <w:rsid w:val="00226F1E"/>
    <w:rsid w:val="002272BD"/>
    <w:rsid w:val="002309D4"/>
    <w:rsid w:val="00231603"/>
    <w:rsid w:val="002319DA"/>
    <w:rsid w:val="002320AA"/>
    <w:rsid w:val="0023211C"/>
    <w:rsid w:val="00232628"/>
    <w:rsid w:val="00232AC1"/>
    <w:rsid w:val="00232C51"/>
    <w:rsid w:val="00232CDB"/>
    <w:rsid w:val="00233445"/>
    <w:rsid w:val="002356C1"/>
    <w:rsid w:val="00235B47"/>
    <w:rsid w:val="0023608F"/>
    <w:rsid w:val="00236231"/>
    <w:rsid w:val="00241562"/>
    <w:rsid w:val="00241D62"/>
    <w:rsid w:val="00242885"/>
    <w:rsid w:val="00242E9D"/>
    <w:rsid w:val="00243A97"/>
    <w:rsid w:val="00244A90"/>
    <w:rsid w:val="00250359"/>
    <w:rsid w:val="002507E6"/>
    <w:rsid w:val="00253A22"/>
    <w:rsid w:val="00257404"/>
    <w:rsid w:val="00257E2A"/>
    <w:rsid w:val="00257F14"/>
    <w:rsid w:val="002605C3"/>
    <w:rsid w:val="00260ADE"/>
    <w:rsid w:val="00260C2F"/>
    <w:rsid w:val="00260D0C"/>
    <w:rsid w:val="00261282"/>
    <w:rsid w:val="0026267D"/>
    <w:rsid w:val="00262BEA"/>
    <w:rsid w:val="00262DF4"/>
    <w:rsid w:val="00263672"/>
    <w:rsid w:val="00263CDA"/>
    <w:rsid w:val="00263F8B"/>
    <w:rsid w:val="00265351"/>
    <w:rsid w:val="00266BBA"/>
    <w:rsid w:val="0027187E"/>
    <w:rsid w:val="002723ED"/>
    <w:rsid w:val="00274C2A"/>
    <w:rsid w:val="00275C84"/>
    <w:rsid w:val="002777EA"/>
    <w:rsid w:val="00277892"/>
    <w:rsid w:val="00280507"/>
    <w:rsid w:val="00283312"/>
    <w:rsid w:val="002837B1"/>
    <w:rsid w:val="00283F6F"/>
    <w:rsid w:val="00285433"/>
    <w:rsid w:val="002858EB"/>
    <w:rsid w:val="00285A03"/>
    <w:rsid w:val="00286CC8"/>
    <w:rsid w:val="00290785"/>
    <w:rsid w:val="00291D80"/>
    <w:rsid w:val="0029215D"/>
    <w:rsid w:val="00293316"/>
    <w:rsid w:val="00293A31"/>
    <w:rsid w:val="0029401B"/>
    <w:rsid w:val="00294C4E"/>
    <w:rsid w:val="002966D2"/>
    <w:rsid w:val="002968C6"/>
    <w:rsid w:val="002A021F"/>
    <w:rsid w:val="002A14A7"/>
    <w:rsid w:val="002A1DE9"/>
    <w:rsid w:val="002A35C4"/>
    <w:rsid w:val="002A4149"/>
    <w:rsid w:val="002A47D9"/>
    <w:rsid w:val="002B0EAA"/>
    <w:rsid w:val="002B3F25"/>
    <w:rsid w:val="002B5FCE"/>
    <w:rsid w:val="002B6249"/>
    <w:rsid w:val="002B6773"/>
    <w:rsid w:val="002B7487"/>
    <w:rsid w:val="002B765E"/>
    <w:rsid w:val="002B7EFE"/>
    <w:rsid w:val="002B7F4F"/>
    <w:rsid w:val="002C0796"/>
    <w:rsid w:val="002C097B"/>
    <w:rsid w:val="002C1BA0"/>
    <w:rsid w:val="002C2144"/>
    <w:rsid w:val="002C3842"/>
    <w:rsid w:val="002C5C3C"/>
    <w:rsid w:val="002C639E"/>
    <w:rsid w:val="002D09D0"/>
    <w:rsid w:val="002D1257"/>
    <w:rsid w:val="002D1E74"/>
    <w:rsid w:val="002D2139"/>
    <w:rsid w:val="002D392C"/>
    <w:rsid w:val="002D4D87"/>
    <w:rsid w:val="002D50E2"/>
    <w:rsid w:val="002D64C7"/>
    <w:rsid w:val="002D77BB"/>
    <w:rsid w:val="002D7B35"/>
    <w:rsid w:val="002E0D0B"/>
    <w:rsid w:val="002E1B09"/>
    <w:rsid w:val="002E21A6"/>
    <w:rsid w:val="002E4CFE"/>
    <w:rsid w:val="002E61EA"/>
    <w:rsid w:val="002F009D"/>
    <w:rsid w:val="002F0411"/>
    <w:rsid w:val="002F103A"/>
    <w:rsid w:val="002F21C8"/>
    <w:rsid w:val="002F2AEE"/>
    <w:rsid w:val="002F3011"/>
    <w:rsid w:val="002F427E"/>
    <w:rsid w:val="002F435E"/>
    <w:rsid w:val="002F4BC7"/>
    <w:rsid w:val="002F684B"/>
    <w:rsid w:val="00301CF8"/>
    <w:rsid w:val="00301E0E"/>
    <w:rsid w:val="00302A01"/>
    <w:rsid w:val="00302A93"/>
    <w:rsid w:val="00305235"/>
    <w:rsid w:val="00305CFA"/>
    <w:rsid w:val="00306C09"/>
    <w:rsid w:val="00306E88"/>
    <w:rsid w:val="00310211"/>
    <w:rsid w:val="00310483"/>
    <w:rsid w:val="003108CD"/>
    <w:rsid w:val="00310EFA"/>
    <w:rsid w:val="00310F78"/>
    <w:rsid w:val="003112AD"/>
    <w:rsid w:val="00311C56"/>
    <w:rsid w:val="003130EA"/>
    <w:rsid w:val="003144DE"/>
    <w:rsid w:val="00314D32"/>
    <w:rsid w:val="003165F9"/>
    <w:rsid w:val="0031675B"/>
    <w:rsid w:val="00316DF0"/>
    <w:rsid w:val="003177DE"/>
    <w:rsid w:val="003177F5"/>
    <w:rsid w:val="00317AF7"/>
    <w:rsid w:val="00317F51"/>
    <w:rsid w:val="0032002D"/>
    <w:rsid w:val="00320DED"/>
    <w:rsid w:val="003241A3"/>
    <w:rsid w:val="003275D0"/>
    <w:rsid w:val="00327696"/>
    <w:rsid w:val="0032787B"/>
    <w:rsid w:val="003279BE"/>
    <w:rsid w:val="00330A81"/>
    <w:rsid w:val="00332B63"/>
    <w:rsid w:val="00333554"/>
    <w:rsid w:val="00333BD2"/>
    <w:rsid w:val="0033466D"/>
    <w:rsid w:val="00335A42"/>
    <w:rsid w:val="00335C11"/>
    <w:rsid w:val="003368EF"/>
    <w:rsid w:val="00340147"/>
    <w:rsid w:val="00341E2D"/>
    <w:rsid w:val="00343C27"/>
    <w:rsid w:val="0034433A"/>
    <w:rsid w:val="0034546F"/>
    <w:rsid w:val="003464FF"/>
    <w:rsid w:val="00350053"/>
    <w:rsid w:val="00351D1E"/>
    <w:rsid w:val="00354FFF"/>
    <w:rsid w:val="00355035"/>
    <w:rsid w:val="00356A8C"/>
    <w:rsid w:val="00360388"/>
    <w:rsid w:val="00362B72"/>
    <w:rsid w:val="00363AD1"/>
    <w:rsid w:val="00364816"/>
    <w:rsid w:val="00364CC9"/>
    <w:rsid w:val="0036533B"/>
    <w:rsid w:val="003661EF"/>
    <w:rsid w:val="00366941"/>
    <w:rsid w:val="003670D3"/>
    <w:rsid w:val="00367C77"/>
    <w:rsid w:val="00367CBE"/>
    <w:rsid w:val="003701E3"/>
    <w:rsid w:val="00371D75"/>
    <w:rsid w:val="00371DE6"/>
    <w:rsid w:val="003724B5"/>
    <w:rsid w:val="00375623"/>
    <w:rsid w:val="00375D53"/>
    <w:rsid w:val="00376DBC"/>
    <w:rsid w:val="0038303A"/>
    <w:rsid w:val="00383DC2"/>
    <w:rsid w:val="0038554E"/>
    <w:rsid w:val="003858F2"/>
    <w:rsid w:val="00386D8E"/>
    <w:rsid w:val="00390463"/>
    <w:rsid w:val="0039078D"/>
    <w:rsid w:val="003912D9"/>
    <w:rsid w:val="003919DC"/>
    <w:rsid w:val="00391B2C"/>
    <w:rsid w:val="0039299C"/>
    <w:rsid w:val="003935EB"/>
    <w:rsid w:val="00394467"/>
    <w:rsid w:val="003944FF"/>
    <w:rsid w:val="0039492F"/>
    <w:rsid w:val="003A029D"/>
    <w:rsid w:val="003A2C97"/>
    <w:rsid w:val="003A44BA"/>
    <w:rsid w:val="003A49A5"/>
    <w:rsid w:val="003A5EB2"/>
    <w:rsid w:val="003A6991"/>
    <w:rsid w:val="003A6BF3"/>
    <w:rsid w:val="003A7064"/>
    <w:rsid w:val="003A7AD6"/>
    <w:rsid w:val="003B05DA"/>
    <w:rsid w:val="003B0F57"/>
    <w:rsid w:val="003B3095"/>
    <w:rsid w:val="003B40A2"/>
    <w:rsid w:val="003B43AA"/>
    <w:rsid w:val="003B5F6D"/>
    <w:rsid w:val="003B6EE9"/>
    <w:rsid w:val="003B7229"/>
    <w:rsid w:val="003B7851"/>
    <w:rsid w:val="003B7E76"/>
    <w:rsid w:val="003C1136"/>
    <w:rsid w:val="003C1947"/>
    <w:rsid w:val="003C19EC"/>
    <w:rsid w:val="003D051D"/>
    <w:rsid w:val="003D072F"/>
    <w:rsid w:val="003D0BB1"/>
    <w:rsid w:val="003D0D63"/>
    <w:rsid w:val="003D2A8C"/>
    <w:rsid w:val="003D5200"/>
    <w:rsid w:val="003D555A"/>
    <w:rsid w:val="003D6090"/>
    <w:rsid w:val="003D6CCA"/>
    <w:rsid w:val="003D7311"/>
    <w:rsid w:val="003D7B15"/>
    <w:rsid w:val="003D7BEC"/>
    <w:rsid w:val="003E021C"/>
    <w:rsid w:val="003E2E03"/>
    <w:rsid w:val="003E38AE"/>
    <w:rsid w:val="003E5235"/>
    <w:rsid w:val="003E5F2C"/>
    <w:rsid w:val="003F0F46"/>
    <w:rsid w:val="003F0FDE"/>
    <w:rsid w:val="003F1852"/>
    <w:rsid w:val="003F1F25"/>
    <w:rsid w:val="003F250A"/>
    <w:rsid w:val="003F28C9"/>
    <w:rsid w:val="003F5010"/>
    <w:rsid w:val="003F5169"/>
    <w:rsid w:val="003F5645"/>
    <w:rsid w:val="003F6A66"/>
    <w:rsid w:val="003F6CF5"/>
    <w:rsid w:val="003F6D2B"/>
    <w:rsid w:val="003F792A"/>
    <w:rsid w:val="003F7FF4"/>
    <w:rsid w:val="0040367E"/>
    <w:rsid w:val="00403F97"/>
    <w:rsid w:val="00404934"/>
    <w:rsid w:val="004055DC"/>
    <w:rsid w:val="00406639"/>
    <w:rsid w:val="004068BA"/>
    <w:rsid w:val="00406FC4"/>
    <w:rsid w:val="00407F4B"/>
    <w:rsid w:val="00411AF2"/>
    <w:rsid w:val="00411ECA"/>
    <w:rsid w:val="00412B4D"/>
    <w:rsid w:val="00412F0B"/>
    <w:rsid w:val="004179E8"/>
    <w:rsid w:val="00422429"/>
    <w:rsid w:val="00423466"/>
    <w:rsid w:val="0042369B"/>
    <w:rsid w:val="00425DDF"/>
    <w:rsid w:val="00426B4B"/>
    <w:rsid w:val="0042784C"/>
    <w:rsid w:val="0043110B"/>
    <w:rsid w:val="00431BFB"/>
    <w:rsid w:val="00431DC8"/>
    <w:rsid w:val="0043250A"/>
    <w:rsid w:val="00435106"/>
    <w:rsid w:val="004354FC"/>
    <w:rsid w:val="004375A0"/>
    <w:rsid w:val="004375E0"/>
    <w:rsid w:val="00440023"/>
    <w:rsid w:val="00440704"/>
    <w:rsid w:val="00440C70"/>
    <w:rsid w:val="004434EF"/>
    <w:rsid w:val="00444110"/>
    <w:rsid w:val="0044435F"/>
    <w:rsid w:val="004447CC"/>
    <w:rsid w:val="00444C03"/>
    <w:rsid w:val="00447239"/>
    <w:rsid w:val="004474F9"/>
    <w:rsid w:val="00447F23"/>
    <w:rsid w:val="00452334"/>
    <w:rsid w:val="004551B6"/>
    <w:rsid w:val="00456D83"/>
    <w:rsid w:val="0045743D"/>
    <w:rsid w:val="00457AA4"/>
    <w:rsid w:val="00457E24"/>
    <w:rsid w:val="00460AF8"/>
    <w:rsid w:val="00463249"/>
    <w:rsid w:val="00464177"/>
    <w:rsid w:val="00464A0D"/>
    <w:rsid w:val="00464AED"/>
    <w:rsid w:val="0046789B"/>
    <w:rsid w:val="00472739"/>
    <w:rsid w:val="00472856"/>
    <w:rsid w:val="004746DD"/>
    <w:rsid w:val="00474A34"/>
    <w:rsid w:val="00475E35"/>
    <w:rsid w:val="00476049"/>
    <w:rsid w:val="00476F7C"/>
    <w:rsid w:val="004770E7"/>
    <w:rsid w:val="00480151"/>
    <w:rsid w:val="004815C8"/>
    <w:rsid w:val="00481612"/>
    <w:rsid w:val="00481EF8"/>
    <w:rsid w:val="00481F9B"/>
    <w:rsid w:val="00482C5A"/>
    <w:rsid w:val="00482D8F"/>
    <w:rsid w:val="00484F0E"/>
    <w:rsid w:val="004852B1"/>
    <w:rsid w:val="00485B97"/>
    <w:rsid w:val="00486A25"/>
    <w:rsid w:val="00487482"/>
    <w:rsid w:val="004901E2"/>
    <w:rsid w:val="0049089A"/>
    <w:rsid w:val="004909E3"/>
    <w:rsid w:val="00490FF1"/>
    <w:rsid w:val="004916D6"/>
    <w:rsid w:val="004916DE"/>
    <w:rsid w:val="0049448F"/>
    <w:rsid w:val="00496F09"/>
    <w:rsid w:val="004A10DA"/>
    <w:rsid w:val="004A1EEF"/>
    <w:rsid w:val="004A35B1"/>
    <w:rsid w:val="004A4240"/>
    <w:rsid w:val="004A4631"/>
    <w:rsid w:val="004A4875"/>
    <w:rsid w:val="004A4F26"/>
    <w:rsid w:val="004A5052"/>
    <w:rsid w:val="004A5109"/>
    <w:rsid w:val="004A5CFB"/>
    <w:rsid w:val="004A5D4D"/>
    <w:rsid w:val="004A5FA7"/>
    <w:rsid w:val="004A6E38"/>
    <w:rsid w:val="004A6F25"/>
    <w:rsid w:val="004A724F"/>
    <w:rsid w:val="004A757E"/>
    <w:rsid w:val="004B1513"/>
    <w:rsid w:val="004B1C39"/>
    <w:rsid w:val="004B1ECE"/>
    <w:rsid w:val="004B2240"/>
    <w:rsid w:val="004B2B98"/>
    <w:rsid w:val="004B54D3"/>
    <w:rsid w:val="004B62D6"/>
    <w:rsid w:val="004B6582"/>
    <w:rsid w:val="004B6A0A"/>
    <w:rsid w:val="004C03AA"/>
    <w:rsid w:val="004C1738"/>
    <w:rsid w:val="004C6D56"/>
    <w:rsid w:val="004C7037"/>
    <w:rsid w:val="004D0F4F"/>
    <w:rsid w:val="004D3CB2"/>
    <w:rsid w:val="004D4CE7"/>
    <w:rsid w:val="004D4FCA"/>
    <w:rsid w:val="004D6758"/>
    <w:rsid w:val="004D6DCF"/>
    <w:rsid w:val="004D724F"/>
    <w:rsid w:val="004D7457"/>
    <w:rsid w:val="004D7966"/>
    <w:rsid w:val="004D7C00"/>
    <w:rsid w:val="004E05D7"/>
    <w:rsid w:val="004E1144"/>
    <w:rsid w:val="004E12CA"/>
    <w:rsid w:val="004E2157"/>
    <w:rsid w:val="004E2A77"/>
    <w:rsid w:val="004E2E8F"/>
    <w:rsid w:val="004E3F07"/>
    <w:rsid w:val="004E4A89"/>
    <w:rsid w:val="004E4D08"/>
    <w:rsid w:val="004E4D2D"/>
    <w:rsid w:val="004E5D6C"/>
    <w:rsid w:val="004E6242"/>
    <w:rsid w:val="004E7AA0"/>
    <w:rsid w:val="004E7F41"/>
    <w:rsid w:val="004F2874"/>
    <w:rsid w:val="004F2BCE"/>
    <w:rsid w:val="004F4680"/>
    <w:rsid w:val="004F591D"/>
    <w:rsid w:val="004F5B6D"/>
    <w:rsid w:val="004F7B8D"/>
    <w:rsid w:val="00500608"/>
    <w:rsid w:val="00500C69"/>
    <w:rsid w:val="005014F6"/>
    <w:rsid w:val="00501540"/>
    <w:rsid w:val="00501908"/>
    <w:rsid w:val="00501A62"/>
    <w:rsid w:val="00503B40"/>
    <w:rsid w:val="00503E4F"/>
    <w:rsid w:val="005040D0"/>
    <w:rsid w:val="00504CB2"/>
    <w:rsid w:val="00504CD3"/>
    <w:rsid w:val="00506272"/>
    <w:rsid w:val="005072DA"/>
    <w:rsid w:val="00507369"/>
    <w:rsid w:val="0050753D"/>
    <w:rsid w:val="00507590"/>
    <w:rsid w:val="00512962"/>
    <w:rsid w:val="00512974"/>
    <w:rsid w:val="005147AF"/>
    <w:rsid w:val="00515216"/>
    <w:rsid w:val="00515942"/>
    <w:rsid w:val="00515987"/>
    <w:rsid w:val="00520F27"/>
    <w:rsid w:val="00521A97"/>
    <w:rsid w:val="0052273C"/>
    <w:rsid w:val="00522960"/>
    <w:rsid w:val="00523058"/>
    <w:rsid w:val="00523433"/>
    <w:rsid w:val="005237AB"/>
    <w:rsid w:val="00524146"/>
    <w:rsid w:val="0052504C"/>
    <w:rsid w:val="00526B3D"/>
    <w:rsid w:val="005271EE"/>
    <w:rsid w:val="005275FE"/>
    <w:rsid w:val="00531608"/>
    <w:rsid w:val="00532129"/>
    <w:rsid w:val="00532143"/>
    <w:rsid w:val="00532870"/>
    <w:rsid w:val="0053319B"/>
    <w:rsid w:val="00533805"/>
    <w:rsid w:val="00533A34"/>
    <w:rsid w:val="005358A1"/>
    <w:rsid w:val="00536CC6"/>
    <w:rsid w:val="0054006B"/>
    <w:rsid w:val="00540240"/>
    <w:rsid w:val="00541669"/>
    <w:rsid w:val="00541709"/>
    <w:rsid w:val="0054189E"/>
    <w:rsid w:val="00541E4A"/>
    <w:rsid w:val="0054237E"/>
    <w:rsid w:val="005440B6"/>
    <w:rsid w:val="00544E89"/>
    <w:rsid w:val="005464E5"/>
    <w:rsid w:val="00550B6C"/>
    <w:rsid w:val="00550FD9"/>
    <w:rsid w:val="00552A27"/>
    <w:rsid w:val="00553E86"/>
    <w:rsid w:val="00554FA2"/>
    <w:rsid w:val="0055541C"/>
    <w:rsid w:val="005576E0"/>
    <w:rsid w:val="00560376"/>
    <w:rsid w:val="00560CAF"/>
    <w:rsid w:val="0056134B"/>
    <w:rsid w:val="005613BA"/>
    <w:rsid w:val="005650C2"/>
    <w:rsid w:val="00565473"/>
    <w:rsid w:val="00566186"/>
    <w:rsid w:val="005663BA"/>
    <w:rsid w:val="00567090"/>
    <w:rsid w:val="00567A9A"/>
    <w:rsid w:val="0057145F"/>
    <w:rsid w:val="0057189F"/>
    <w:rsid w:val="0057225B"/>
    <w:rsid w:val="00573978"/>
    <w:rsid w:val="0057484E"/>
    <w:rsid w:val="005772CD"/>
    <w:rsid w:val="00580405"/>
    <w:rsid w:val="005814A7"/>
    <w:rsid w:val="00581737"/>
    <w:rsid w:val="005831C1"/>
    <w:rsid w:val="00585094"/>
    <w:rsid w:val="0058527C"/>
    <w:rsid w:val="00585722"/>
    <w:rsid w:val="00585A5E"/>
    <w:rsid w:val="00590149"/>
    <w:rsid w:val="00590283"/>
    <w:rsid w:val="005937F2"/>
    <w:rsid w:val="00593B0D"/>
    <w:rsid w:val="00594E34"/>
    <w:rsid w:val="00595F21"/>
    <w:rsid w:val="005971EB"/>
    <w:rsid w:val="00597957"/>
    <w:rsid w:val="005A026C"/>
    <w:rsid w:val="005A0410"/>
    <w:rsid w:val="005A0499"/>
    <w:rsid w:val="005A08FA"/>
    <w:rsid w:val="005A119F"/>
    <w:rsid w:val="005A11AB"/>
    <w:rsid w:val="005A203A"/>
    <w:rsid w:val="005A4937"/>
    <w:rsid w:val="005A4BE9"/>
    <w:rsid w:val="005A57F1"/>
    <w:rsid w:val="005B08EC"/>
    <w:rsid w:val="005B1050"/>
    <w:rsid w:val="005B14F5"/>
    <w:rsid w:val="005B2155"/>
    <w:rsid w:val="005B25EE"/>
    <w:rsid w:val="005B3829"/>
    <w:rsid w:val="005B3D32"/>
    <w:rsid w:val="005B5150"/>
    <w:rsid w:val="005B5D86"/>
    <w:rsid w:val="005B6459"/>
    <w:rsid w:val="005B70CE"/>
    <w:rsid w:val="005C07AC"/>
    <w:rsid w:val="005C0A9F"/>
    <w:rsid w:val="005C1367"/>
    <w:rsid w:val="005C14A6"/>
    <w:rsid w:val="005C23EE"/>
    <w:rsid w:val="005C444D"/>
    <w:rsid w:val="005C4558"/>
    <w:rsid w:val="005D022E"/>
    <w:rsid w:val="005D06D8"/>
    <w:rsid w:val="005D1480"/>
    <w:rsid w:val="005D2507"/>
    <w:rsid w:val="005D304A"/>
    <w:rsid w:val="005D48CF"/>
    <w:rsid w:val="005D6FC3"/>
    <w:rsid w:val="005D753B"/>
    <w:rsid w:val="005E0949"/>
    <w:rsid w:val="005E11CF"/>
    <w:rsid w:val="005E12C4"/>
    <w:rsid w:val="005E1FB3"/>
    <w:rsid w:val="005E454B"/>
    <w:rsid w:val="005E5484"/>
    <w:rsid w:val="005E57B0"/>
    <w:rsid w:val="005E5927"/>
    <w:rsid w:val="005E5BAB"/>
    <w:rsid w:val="005E5E73"/>
    <w:rsid w:val="005E6633"/>
    <w:rsid w:val="005F0FD2"/>
    <w:rsid w:val="005F419D"/>
    <w:rsid w:val="0060042C"/>
    <w:rsid w:val="00600776"/>
    <w:rsid w:val="00601A3C"/>
    <w:rsid w:val="00601FF6"/>
    <w:rsid w:val="00602CCF"/>
    <w:rsid w:val="00602ED2"/>
    <w:rsid w:val="00603464"/>
    <w:rsid w:val="00603F75"/>
    <w:rsid w:val="00603F77"/>
    <w:rsid w:val="006075AD"/>
    <w:rsid w:val="0060765F"/>
    <w:rsid w:val="006077F2"/>
    <w:rsid w:val="00607B1D"/>
    <w:rsid w:val="006101EE"/>
    <w:rsid w:val="00611989"/>
    <w:rsid w:val="00611BBD"/>
    <w:rsid w:val="00612908"/>
    <w:rsid w:val="00615D0C"/>
    <w:rsid w:val="00616538"/>
    <w:rsid w:val="0061736D"/>
    <w:rsid w:val="00617613"/>
    <w:rsid w:val="00617FC4"/>
    <w:rsid w:val="006213BE"/>
    <w:rsid w:val="00622086"/>
    <w:rsid w:val="00624146"/>
    <w:rsid w:val="0062425C"/>
    <w:rsid w:val="00624F3A"/>
    <w:rsid w:val="00625F15"/>
    <w:rsid w:val="00626F07"/>
    <w:rsid w:val="0062773F"/>
    <w:rsid w:val="006279CD"/>
    <w:rsid w:val="00630AA6"/>
    <w:rsid w:val="00633C4B"/>
    <w:rsid w:val="00634083"/>
    <w:rsid w:val="006342CC"/>
    <w:rsid w:val="00640A0E"/>
    <w:rsid w:val="006415A2"/>
    <w:rsid w:val="0064178D"/>
    <w:rsid w:val="0064360D"/>
    <w:rsid w:val="00643C2A"/>
    <w:rsid w:val="00643F95"/>
    <w:rsid w:val="006441A2"/>
    <w:rsid w:val="00646095"/>
    <w:rsid w:val="00647B28"/>
    <w:rsid w:val="006502AC"/>
    <w:rsid w:val="0065191F"/>
    <w:rsid w:val="0065214D"/>
    <w:rsid w:val="00652B94"/>
    <w:rsid w:val="006567AF"/>
    <w:rsid w:val="00656897"/>
    <w:rsid w:val="00656C47"/>
    <w:rsid w:val="006572F8"/>
    <w:rsid w:val="00660115"/>
    <w:rsid w:val="006608F5"/>
    <w:rsid w:val="006613BC"/>
    <w:rsid w:val="00661991"/>
    <w:rsid w:val="00661AE1"/>
    <w:rsid w:val="006636BE"/>
    <w:rsid w:val="00666BF0"/>
    <w:rsid w:val="00667157"/>
    <w:rsid w:val="00667CDD"/>
    <w:rsid w:val="00670291"/>
    <w:rsid w:val="00670E7F"/>
    <w:rsid w:val="00673377"/>
    <w:rsid w:val="0067363A"/>
    <w:rsid w:val="0067650B"/>
    <w:rsid w:val="0067672F"/>
    <w:rsid w:val="006768FB"/>
    <w:rsid w:val="00676AEE"/>
    <w:rsid w:val="0068098B"/>
    <w:rsid w:val="00683781"/>
    <w:rsid w:val="0068388B"/>
    <w:rsid w:val="006838CC"/>
    <w:rsid w:val="00683989"/>
    <w:rsid w:val="00684E4C"/>
    <w:rsid w:val="00685A94"/>
    <w:rsid w:val="00690001"/>
    <w:rsid w:val="006904CF"/>
    <w:rsid w:val="00692B0A"/>
    <w:rsid w:val="00692DC0"/>
    <w:rsid w:val="00692E37"/>
    <w:rsid w:val="0069340B"/>
    <w:rsid w:val="00693947"/>
    <w:rsid w:val="00694038"/>
    <w:rsid w:val="00696DC5"/>
    <w:rsid w:val="00697A72"/>
    <w:rsid w:val="006A205D"/>
    <w:rsid w:val="006A2382"/>
    <w:rsid w:val="006A26B2"/>
    <w:rsid w:val="006A38A4"/>
    <w:rsid w:val="006A3F0B"/>
    <w:rsid w:val="006A5B76"/>
    <w:rsid w:val="006A5C97"/>
    <w:rsid w:val="006A6759"/>
    <w:rsid w:val="006A7036"/>
    <w:rsid w:val="006B002C"/>
    <w:rsid w:val="006B008A"/>
    <w:rsid w:val="006B21EE"/>
    <w:rsid w:val="006B2B50"/>
    <w:rsid w:val="006B3C22"/>
    <w:rsid w:val="006B3E55"/>
    <w:rsid w:val="006B3F47"/>
    <w:rsid w:val="006B4AFC"/>
    <w:rsid w:val="006B5280"/>
    <w:rsid w:val="006B5994"/>
    <w:rsid w:val="006C017F"/>
    <w:rsid w:val="006C05BA"/>
    <w:rsid w:val="006C1495"/>
    <w:rsid w:val="006C2DBA"/>
    <w:rsid w:val="006C4E31"/>
    <w:rsid w:val="006C5F46"/>
    <w:rsid w:val="006C6B97"/>
    <w:rsid w:val="006C6E1F"/>
    <w:rsid w:val="006C7FD4"/>
    <w:rsid w:val="006D0423"/>
    <w:rsid w:val="006D11DC"/>
    <w:rsid w:val="006D1437"/>
    <w:rsid w:val="006D197B"/>
    <w:rsid w:val="006D27A5"/>
    <w:rsid w:val="006D35C3"/>
    <w:rsid w:val="006D3CF7"/>
    <w:rsid w:val="006D4682"/>
    <w:rsid w:val="006D480A"/>
    <w:rsid w:val="006D58FF"/>
    <w:rsid w:val="006D5A4A"/>
    <w:rsid w:val="006D5CD5"/>
    <w:rsid w:val="006D73D0"/>
    <w:rsid w:val="006D76FA"/>
    <w:rsid w:val="006E1232"/>
    <w:rsid w:val="006E15AC"/>
    <w:rsid w:val="006E18B2"/>
    <w:rsid w:val="006E1B16"/>
    <w:rsid w:val="006E1BE2"/>
    <w:rsid w:val="006E3F07"/>
    <w:rsid w:val="006E44F8"/>
    <w:rsid w:val="006E4736"/>
    <w:rsid w:val="006E4CA1"/>
    <w:rsid w:val="006E634C"/>
    <w:rsid w:val="006E7AD9"/>
    <w:rsid w:val="006F4B4C"/>
    <w:rsid w:val="006F592F"/>
    <w:rsid w:val="006F6DFD"/>
    <w:rsid w:val="00703D9D"/>
    <w:rsid w:val="00704E96"/>
    <w:rsid w:val="0070550D"/>
    <w:rsid w:val="00706818"/>
    <w:rsid w:val="007100E3"/>
    <w:rsid w:val="00711810"/>
    <w:rsid w:val="00714F9E"/>
    <w:rsid w:val="00722700"/>
    <w:rsid w:val="00723638"/>
    <w:rsid w:val="0072467F"/>
    <w:rsid w:val="00725770"/>
    <w:rsid w:val="007269FE"/>
    <w:rsid w:val="00726F84"/>
    <w:rsid w:val="00727C76"/>
    <w:rsid w:val="00731C16"/>
    <w:rsid w:val="00733992"/>
    <w:rsid w:val="00734658"/>
    <w:rsid w:val="007368E0"/>
    <w:rsid w:val="00736E8C"/>
    <w:rsid w:val="0073755D"/>
    <w:rsid w:val="00740A36"/>
    <w:rsid w:val="00744814"/>
    <w:rsid w:val="00744F77"/>
    <w:rsid w:val="00745634"/>
    <w:rsid w:val="00745BD3"/>
    <w:rsid w:val="00746ADF"/>
    <w:rsid w:val="00747048"/>
    <w:rsid w:val="007472D4"/>
    <w:rsid w:val="0075069E"/>
    <w:rsid w:val="00750771"/>
    <w:rsid w:val="00751A50"/>
    <w:rsid w:val="007532A4"/>
    <w:rsid w:val="00754096"/>
    <w:rsid w:val="00754DFA"/>
    <w:rsid w:val="00755552"/>
    <w:rsid w:val="00755F3B"/>
    <w:rsid w:val="00756625"/>
    <w:rsid w:val="00757493"/>
    <w:rsid w:val="007576BB"/>
    <w:rsid w:val="0076144B"/>
    <w:rsid w:val="0076220E"/>
    <w:rsid w:val="00762929"/>
    <w:rsid w:val="00764E70"/>
    <w:rsid w:val="007652AC"/>
    <w:rsid w:val="0077124B"/>
    <w:rsid w:val="007725A9"/>
    <w:rsid w:val="00772E05"/>
    <w:rsid w:val="00774D20"/>
    <w:rsid w:val="007754D3"/>
    <w:rsid w:val="00777212"/>
    <w:rsid w:val="00777A01"/>
    <w:rsid w:val="00777CD1"/>
    <w:rsid w:val="0078073E"/>
    <w:rsid w:val="00782243"/>
    <w:rsid w:val="0078400A"/>
    <w:rsid w:val="00784602"/>
    <w:rsid w:val="00784A1B"/>
    <w:rsid w:val="00787D6A"/>
    <w:rsid w:val="00790C37"/>
    <w:rsid w:val="007916C2"/>
    <w:rsid w:val="007925B6"/>
    <w:rsid w:val="00792B82"/>
    <w:rsid w:val="00794CED"/>
    <w:rsid w:val="00795A96"/>
    <w:rsid w:val="00796D71"/>
    <w:rsid w:val="007979D5"/>
    <w:rsid w:val="007A0085"/>
    <w:rsid w:val="007A0702"/>
    <w:rsid w:val="007A0DD4"/>
    <w:rsid w:val="007A1004"/>
    <w:rsid w:val="007A1F55"/>
    <w:rsid w:val="007A2C08"/>
    <w:rsid w:val="007A45E9"/>
    <w:rsid w:val="007A55DE"/>
    <w:rsid w:val="007A5A14"/>
    <w:rsid w:val="007A624C"/>
    <w:rsid w:val="007A6D00"/>
    <w:rsid w:val="007A6E5B"/>
    <w:rsid w:val="007A76F9"/>
    <w:rsid w:val="007A7B82"/>
    <w:rsid w:val="007B1E2A"/>
    <w:rsid w:val="007B2739"/>
    <w:rsid w:val="007B2AC7"/>
    <w:rsid w:val="007B2E5B"/>
    <w:rsid w:val="007B33C5"/>
    <w:rsid w:val="007B476C"/>
    <w:rsid w:val="007B6180"/>
    <w:rsid w:val="007B65FB"/>
    <w:rsid w:val="007B7183"/>
    <w:rsid w:val="007B77FA"/>
    <w:rsid w:val="007B7864"/>
    <w:rsid w:val="007C0051"/>
    <w:rsid w:val="007C09F8"/>
    <w:rsid w:val="007C11C7"/>
    <w:rsid w:val="007C1704"/>
    <w:rsid w:val="007C1B59"/>
    <w:rsid w:val="007C28E1"/>
    <w:rsid w:val="007C40FC"/>
    <w:rsid w:val="007C52EC"/>
    <w:rsid w:val="007C7A13"/>
    <w:rsid w:val="007D22BA"/>
    <w:rsid w:val="007D245A"/>
    <w:rsid w:val="007D26BE"/>
    <w:rsid w:val="007D346D"/>
    <w:rsid w:val="007D4A73"/>
    <w:rsid w:val="007D5BDA"/>
    <w:rsid w:val="007D6545"/>
    <w:rsid w:val="007D6F78"/>
    <w:rsid w:val="007D7327"/>
    <w:rsid w:val="007D7FAD"/>
    <w:rsid w:val="007E0AC1"/>
    <w:rsid w:val="007E4769"/>
    <w:rsid w:val="007E54D1"/>
    <w:rsid w:val="007E5AE4"/>
    <w:rsid w:val="007E5BD4"/>
    <w:rsid w:val="007E6624"/>
    <w:rsid w:val="007E6F7D"/>
    <w:rsid w:val="007F007B"/>
    <w:rsid w:val="007F0EB6"/>
    <w:rsid w:val="007F1574"/>
    <w:rsid w:val="007F1795"/>
    <w:rsid w:val="007F4B21"/>
    <w:rsid w:val="007F5350"/>
    <w:rsid w:val="007F6BE2"/>
    <w:rsid w:val="00800BFB"/>
    <w:rsid w:val="0080124F"/>
    <w:rsid w:val="00801EE3"/>
    <w:rsid w:val="00802328"/>
    <w:rsid w:val="00802500"/>
    <w:rsid w:val="0080282D"/>
    <w:rsid w:val="00802967"/>
    <w:rsid w:val="00803340"/>
    <w:rsid w:val="00805645"/>
    <w:rsid w:val="00805792"/>
    <w:rsid w:val="008061E2"/>
    <w:rsid w:val="008076A2"/>
    <w:rsid w:val="00807F50"/>
    <w:rsid w:val="00813214"/>
    <w:rsid w:val="0081542E"/>
    <w:rsid w:val="00815CDB"/>
    <w:rsid w:val="0082064F"/>
    <w:rsid w:val="008206C5"/>
    <w:rsid w:val="00820CCB"/>
    <w:rsid w:val="008211B4"/>
    <w:rsid w:val="0082121B"/>
    <w:rsid w:val="00822068"/>
    <w:rsid w:val="0082216C"/>
    <w:rsid w:val="008222B5"/>
    <w:rsid w:val="00822B7D"/>
    <w:rsid w:val="008241D4"/>
    <w:rsid w:val="00824668"/>
    <w:rsid w:val="00824ABB"/>
    <w:rsid w:val="008259E9"/>
    <w:rsid w:val="00825E23"/>
    <w:rsid w:val="008266A1"/>
    <w:rsid w:val="00830745"/>
    <w:rsid w:val="00830995"/>
    <w:rsid w:val="008310AC"/>
    <w:rsid w:val="008318AB"/>
    <w:rsid w:val="00831E1F"/>
    <w:rsid w:val="00831E65"/>
    <w:rsid w:val="00833017"/>
    <w:rsid w:val="00833BF4"/>
    <w:rsid w:val="0083461A"/>
    <w:rsid w:val="00834EA8"/>
    <w:rsid w:val="0083610C"/>
    <w:rsid w:val="008372B8"/>
    <w:rsid w:val="0083765B"/>
    <w:rsid w:val="0083782C"/>
    <w:rsid w:val="00841415"/>
    <w:rsid w:val="008416DB"/>
    <w:rsid w:val="00841752"/>
    <w:rsid w:val="00841E0B"/>
    <w:rsid w:val="008425AC"/>
    <w:rsid w:val="0084260C"/>
    <w:rsid w:val="008426C7"/>
    <w:rsid w:val="00843CFE"/>
    <w:rsid w:val="008441E1"/>
    <w:rsid w:val="00844961"/>
    <w:rsid w:val="00845C5B"/>
    <w:rsid w:val="00846D8B"/>
    <w:rsid w:val="00851FA9"/>
    <w:rsid w:val="00852505"/>
    <w:rsid w:val="00853644"/>
    <w:rsid w:val="00854B41"/>
    <w:rsid w:val="00855229"/>
    <w:rsid w:val="00855D20"/>
    <w:rsid w:val="008602E5"/>
    <w:rsid w:val="00860E80"/>
    <w:rsid w:val="00862EC4"/>
    <w:rsid w:val="008632FB"/>
    <w:rsid w:val="008645CC"/>
    <w:rsid w:val="008668A0"/>
    <w:rsid w:val="00870F84"/>
    <w:rsid w:val="0087217F"/>
    <w:rsid w:val="00872369"/>
    <w:rsid w:val="008723EA"/>
    <w:rsid w:val="008724E6"/>
    <w:rsid w:val="0087252E"/>
    <w:rsid w:val="008733C3"/>
    <w:rsid w:val="0087342E"/>
    <w:rsid w:val="00873818"/>
    <w:rsid w:val="00874EB3"/>
    <w:rsid w:val="008758AC"/>
    <w:rsid w:val="00877224"/>
    <w:rsid w:val="00877591"/>
    <w:rsid w:val="00877F4C"/>
    <w:rsid w:val="00880752"/>
    <w:rsid w:val="00880C05"/>
    <w:rsid w:val="008836E4"/>
    <w:rsid w:val="00883FD1"/>
    <w:rsid w:val="00884407"/>
    <w:rsid w:val="00884657"/>
    <w:rsid w:val="0088498E"/>
    <w:rsid w:val="008854DF"/>
    <w:rsid w:val="00885BB5"/>
    <w:rsid w:val="00886EA2"/>
    <w:rsid w:val="008870C2"/>
    <w:rsid w:val="00887974"/>
    <w:rsid w:val="008908E7"/>
    <w:rsid w:val="008915E3"/>
    <w:rsid w:val="00891E99"/>
    <w:rsid w:val="00892AD9"/>
    <w:rsid w:val="00893208"/>
    <w:rsid w:val="008935D1"/>
    <w:rsid w:val="00893DE9"/>
    <w:rsid w:val="00893EFF"/>
    <w:rsid w:val="008953CB"/>
    <w:rsid w:val="008954A0"/>
    <w:rsid w:val="00895EAD"/>
    <w:rsid w:val="008965AD"/>
    <w:rsid w:val="008A2C20"/>
    <w:rsid w:val="008A330C"/>
    <w:rsid w:val="008A358F"/>
    <w:rsid w:val="008A35EA"/>
    <w:rsid w:val="008A422D"/>
    <w:rsid w:val="008A5197"/>
    <w:rsid w:val="008A6572"/>
    <w:rsid w:val="008A6CEA"/>
    <w:rsid w:val="008A6F40"/>
    <w:rsid w:val="008A7D27"/>
    <w:rsid w:val="008B187A"/>
    <w:rsid w:val="008B27A7"/>
    <w:rsid w:val="008B38B3"/>
    <w:rsid w:val="008B4174"/>
    <w:rsid w:val="008B46F8"/>
    <w:rsid w:val="008B4B4E"/>
    <w:rsid w:val="008B6677"/>
    <w:rsid w:val="008B70C1"/>
    <w:rsid w:val="008B7FC4"/>
    <w:rsid w:val="008C0A00"/>
    <w:rsid w:val="008C2435"/>
    <w:rsid w:val="008C256A"/>
    <w:rsid w:val="008C2C10"/>
    <w:rsid w:val="008C3D65"/>
    <w:rsid w:val="008C3DCB"/>
    <w:rsid w:val="008C4C41"/>
    <w:rsid w:val="008C4DB2"/>
    <w:rsid w:val="008C4F01"/>
    <w:rsid w:val="008C56BA"/>
    <w:rsid w:val="008C69A9"/>
    <w:rsid w:val="008C6B53"/>
    <w:rsid w:val="008C798A"/>
    <w:rsid w:val="008C7DA3"/>
    <w:rsid w:val="008D0FED"/>
    <w:rsid w:val="008D1AD1"/>
    <w:rsid w:val="008D26E9"/>
    <w:rsid w:val="008D2EC9"/>
    <w:rsid w:val="008D2F6E"/>
    <w:rsid w:val="008D59ED"/>
    <w:rsid w:val="008D67D4"/>
    <w:rsid w:val="008D7F99"/>
    <w:rsid w:val="008E08E0"/>
    <w:rsid w:val="008E2086"/>
    <w:rsid w:val="008E3498"/>
    <w:rsid w:val="008E366D"/>
    <w:rsid w:val="008E5573"/>
    <w:rsid w:val="008E67CB"/>
    <w:rsid w:val="008E7481"/>
    <w:rsid w:val="008F54F1"/>
    <w:rsid w:val="009028F6"/>
    <w:rsid w:val="00903B0D"/>
    <w:rsid w:val="00903BDD"/>
    <w:rsid w:val="00903F35"/>
    <w:rsid w:val="00904636"/>
    <w:rsid w:val="0090509F"/>
    <w:rsid w:val="009064F6"/>
    <w:rsid w:val="009071A9"/>
    <w:rsid w:val="009074A4"/>
    <w:rsid w:val="00907642"/>
    <w:rsid w:val="00907B6E"/>
    <w:rsid w:val="00907F24"/>
    <w:rsid w:val="00910794"/>
    <w:rsid w:val="00913A81"/>
    <w:rsid w:val="00914081"/>
    <w:rsid w:val="009159BC"/>
    <w:rsid w:val="00915E32"/>
    <w:rsid w:val="00916753"/>
    <w:rsid w:val="00917477"/>
    <w:rsid w:val="009175BF"/>
    <w:rsid w:val="009177F0"/>
    <w:rsid w:val="0092206B"/>
    <w:rsid w:val="00922435"/>
    <w:rsid w:val="0092288E"/>
    <w:rsid w:val="0092325F"/>
    <w:rsid w:val="0092327B"/>
    <w:rsid w:val="009236A9"/>
    <w:rsid w:val="00925584"/>
    <w:rsid w:val="00925D2F"/>
    <w:rsid w:val="00926C93"/>
    <w:rsid w:val="009306E5"/>
    <w:rsid w:val="009337D6"/>
    <w:rsid w:val="00934C27"/>
    <w:rsid w:val="00934F3F"/>
    <w:rsid w:val="00935FE5"/>
    <w:rsid w:val="00937734"/>
    <w:rsid w:val="00941B1E"/>
    <w:rsid w:val="0094300E"/>
    <w:rsid w:val="009433E5"/>
    <w:rsid w:val="00943994"/>
    <w:rsid w:val="00952FC2"/>
    <w:rsid w:val="009536C2"/>
    <w:rsid w:val="00953E80"/>
    <w:rsid w:val="0095493E"/>
    <w:rsid w:val="009549E5"/>
    <w:rsid w:val="00954ACC"/>
    <w:rsid w:val="009562C4"/>
    <w:rsid w:val="009609A1"/>
    <w:rsid w:val="00960BE2"/>
    <w:rsid w:val="009622CE"/>
    <w:rsid w:val="00962555"/>
    <w:rsid w:val="00962CA6"/>
    <w:rsid w:val="0096348F"/>
    <w:rsid w:val="00963584"/>
    <w:rsid w:val="00964065"/>
    <w:rsid w:val="00964234"/>
    <w:rsid w:val="00967855"/>
    <w:rsid w:val="00972844"/>
    <w:rsid w:val="00972BCE"/>
    <w:rsid w:val="0097447D"/>
    <w:rsid w:val="00975180"/>
    <w:rsid w:val="00977251"/>
    <w:rsid w:val="00977C47"/>
    <w:rsid w:val="00980799"/>
    <w:rsid w:val="009823F7"/>
    <w:rsid w:val="00982B2A"/>
    <w:rsid w:val="00983071"/>
    <w:rsid w:val="0098384F"/>
    <w:rsid w:val="0098443A"/>
    <w:rsid w:val="009853C6"/>
    <w:rsid w:val="00985E5C"/>
    <w:rsid w:val="0098651F"/>
    <w:rsid w:val="00986731"/>
    <w:rsid w:val="00986B74"/>
    <w:rsid w:val="00986DF0"/>
    <w:rsid w:val="00990439"/>
    <w:rsid w:val="009909EE"/>
    <w:rsid w:val="00990D24"/>
    <w:rsid w:val="00991980"/>
    <w:rsid w:val="00991AC9"/>
    <w:rsid w:val="00991B9B"/>
    <w:rsid w:val="009922A0"/>
    <w:rsid w:val="009927BE"/>
    <w:rsid w:val="009938ED"/>
    <w:rsid w:val="00993B52"/>
    <w:rsid w:val="009943C0"/>
    <w:rsid w:val="00994B07"/>
    <w:rsid w:val="00994B8B"/>
    <w:rsid w:val="0099569D"/>
    <w:rsid w:val="00995ABC"/>
    <w:rsid w:val="00995CA8"/>
    <w:rsid w:val="009974A0"/>
    <w:rsid w:val="009A30D6"/>
    <w:rsid w:val="009A4C92"/>
    <w:rsid w:val="009A5680"/>
    <w:rsid w:val="009A6190"/>
    <w:rsid w:val="009A6194"/>
    <w:rsid w:val="009A6434"/>
    <w:rsid w:val="009B29F7"/>
    <w:rsid w:val="009B4091"/>
    <w:rsid w:val="009B456E"/>
    <w:rsid w:val="009B5730"/>
    <w:rsid w:val="009B70AC"/>
    <w:rsid w:val="009B7BF8"/>
    <w:rsid w:val="009C045F"/>
    <w:rsid w:val="009C05E8"/>
    <w:rsid w:val="009C0D11"/>
    <w:rsid w:val="009C14FD"/>
    <w:rsid w:val="009C1C76"/>
    <w:rsid w:val="009C22A8"/>
    <w:rsid w:val="009C36F6"/>
    <w:rsid w:val="009C436B"/>
    <w:rsid w:val="009C467D"/>
    <w:rsid w:val="009C564A"/>
    <w:rsid w:val="009C695E"/>
    <w:rsid w:val="009C7A4E"/>
    <w:rsid w:val="009D02D7"/>
    <w:rsid w:val="009D3630"/>
    <w:rsid w:val="009D3CD2"/>
    <w:rsid w:val="009D5045"/>
    <w:rsid w:val="009D56E7"/>
    <w:rsid w:val="009D6C9D"/>
    <w:rsid w:val="009D6F74"/>
    <w:rsid w:val="009D783D"/>
    <w:rsid w:val="009E3124"/>
    <w:rsid w:val="009E3D40"/>
    <w:rsid w:val="009E5E16"/>
    <w:rsid w:val="009E7C8F"/>
    <w:rsid w:val="009F0AE1"/>
    <w:rsid w:val="009F2A04"/>
    <w:rsid w:val="009F2F56"/>
    <w:rsid w:val="009F4B13"/>
    <w:rsid w:val="009F4C6A"/>
    <w:rsid w:val="009F5ACD"/>
    <w:rsid w:val="009F7C05"/>
    <w:rsid w:val="00A00A81"/>
    <w:rsid w:val="00A012DE"/>
    <w:rsid w:val="00A02C13"/>
    <w:rsid w:val="00A03240"/>
    <w:rsid w:val="00A04851"/>
    <w:rsid w:val="00A04D66"/>
    <w:rsid w:val="00A06310"/>
    <w:rsid w:val="00A07B52"/>
    <w:rsid w:val="00A103AB"/>
    <w:rsid w:val="00A10A1A"/>
    <w:rsid w:val="00A10DDA"/>
    <w:rsid w:val="00A1400B"/>
    <w:rsid w:val="00A14053"/>
    <w:rsid w:val="00A15272"/>
    <w:rsid w:val="00A16145"/>
    <w:rsid w:val="00A16C05"/>
    <w:rsid w:val="00A170FD"/>
    <w:rsid w:val="00A2270D"/>
    <w:rsid w:val="00A227B8"/>
    <w:rsid w:val="00A22B7E"/>
    <w:rsid w:val="00A25142"/>
    <w:rsid w:val="00A25501"/>
    <w:rsid w:val="00A3047B"/>
    <w:rsid w:val="00A30E41"/>
    <w:rsid w:val="00A32151"/>
    <w:rsid w:val="00A326AF"/>
    <w:rsid w:val="00A327A4"/>
    <w:rsid w:val="00A32AAA"/>
    <w:rsid w:val="00A32C0F"/>
    <w:rsid w:val="00A3442C"/>
    <w:rsid w:val="00A34FF5"/>
    <w:rsid w:val="00A3573C"/>
    <w:rsid w:val="00A35D38"/>
    <w:rsid w:val="00A368FB"/>
    <w:rsid w:val="00A40ED5"/>
    <w:rsid w:val="00A4211F"/>
    <w:rsid w:val="00A422AE"/>
    <w:rsid w:val="00A4250B"/>
    <w:rsid w:val="00A4253A"/>
    <w:rsid w:val="00A4375B"/>
    <w:rsid w:val="00A443F8"/>
    <w:rsid w:val="00A459F0"/>
    <w:rsid w:val="00A45EED"/>
    <w:rsid w:val="00A462A4"/>
    <w:rsid w:val="00A46C54"/>
    <w:rsid w:val="00A475FB"/>
    <w:rsid w:val="00A507E0"/>
    <w:rsid w:val="00A51F65"/>
    <w:rsid w:val="00A5285A"/>
    <w:rsid w:val="00A53021"/>
    <w:rsid w:val="00A57946"/>
    <w:rsid w:val="00A57B22"/>
    <w:rsid w:val="00A61621"/>
    <w:rsid w:val="00A6177D"/>
    <w:rsid w:val="00A6369F"/>
    <w:rsid w:val="00A6375D"/>
    <w:rsid w:val="00A63DEF"/>
    <w:rsid w:val="00A64108"/>
    <w:rsid w:val="00A645CF"/>
    <w:rsid w:val="00A647E1"/>
    <w:rsid w:val="00A65157"/>
    <w:rsid w:val="00A66204"/>
    <w:rsid w:val="00A70369"/>
    <w:rsid w:val="00A76683"/>
    <w:rsid w:val="00A767CB"/>
    <w:rsid w:val="00A77EFB"/>
    <w:rsid w:val="00A8053D"/>
    <w:rsid w:val="00A821FA"/>
    <w:rsid w:val="00A82E57"/>
    <w:rsid w:val="00A83DA3"/>
    <w:rsid w:val="00A87FA8"/>
    <w:rsid w:val="00A90969"/>
    <w:rsid w:val="00A922EA"/>
    <w:rsid w:val="00A93221"/>
    <w:rsid w:val="00A935B6"/>
    <w:rsid w:val="00A93E5A"/>
    <w:rsid w:val="00AA0719"/>
    <w:rsid w:val="00AA2397"/>
    <w:rsid w:val="00AA2C27"/>
    <w:rsid w:val="00AA43BE"/>
    <w:rsid w:val="00AA4661"/>
    <w:rsid w:val="00AA4EFF"/>
    <w:rsid w:val="00AA5106"/>
    <w:rsid w:val="00AA5627"/>
    <w:rsid w:val="00AA71AB"/>
    <w:rsid w:val="00AB0606"/>
    <w:rsid w:val="00AB10F5"/>
    <w:rsid w:val="00AB129A"/>
    <w:rsid w:val="00AB206A"/>
    <w:rsid w:val="00AB405E"/>
    <w:rsid w:val="00AB4BCB"/>
    <w:rsid w:val="00AB58A4"/>
    <w:rsid w:val="00AB5BD2"/>
    <w:rsid w:val="00AB5C11"/>
    <w:rsid w:val="00AB6FD5"/>
    <w:rsid w:val="00AB7F37"/>
    <w:rsid w:val="00AC01E5"/>
    <w:rsid w:val="00AC05DD"/>
    <w:rsid w:val="00AC18C1"/>
    <w:rsid w:val="00AC241D"/>
    <w:rsid w:val="00AC338B"/>
    <w:rsid w:val="00AC3AD1"/>
    <w:rsid w:val="00AC3F4B"/>
    <w:rsid w:val="00AC50D5"/>
    <w:rsid w:val="00AC6395"/>
    <w:rsid w:val="00AC7BFC"/>
    <w:rsid w:val="00AD10E4"/>
    <w:rsid w:val="00AD1811"/>
    <w:rsid w:val="00AD1C82"/>
    <w:rsid w:val="00AD24D7"/>
    <w:rsid w:val="00AD2F3F"/>
    <w:rsid w:val="00AD3236"/>
    <w:rsid w:val="00AD3DD6"/>
    <w:rsid w:val="00AD4B65"/>
    <w:rsid w:val="00AD5171"/>
    <w:rsid w:val="00AD5F78"/>
    <w:rsid w:val="00AD6BF6"/>
    <w:rsid w:val="00AD7061"/>
    <w:rsid w:val="00AD7334"/>
    <w:rsid w:val="00AD7B2C"/>
    <w:rsid w:val="00AE11CC"/>
    <w:rsid w:val="00AE21A5"/>
    <w:rsid w:val="00AE3C6F"/>
    <w:rsid w:val="00AE5517"/>
    <w:rsid w:val="00AE65E1"/>
    <w:rsid w:val="00AE74FF"/>
    <w:rsid w:val="00AE7DC9"/>
    <w:rsid w:val="00AF0EBB"/>
    <w:rsid w:val="00AF2D33"/>
    <w:rsid w:val="00AF3388"/>
    <w:rsid w:val="00AF553F"/>
    <w:rsid w:val="00AF55E5"/>
    <w:rsid w:val="00AF671B"/>
    <w:rsid w:val="00AF7F21"/>
    <w:rsid w:val="00B00E5A"/>
    <w:rsid w:val="00B01BD1"/>
    <w:rsid w:val="00B01C76"/>
    <w:rsid w:val="00B01F52"/>
    <w:rsid w:val="00B0252D"/>
    <w:rsid w:val="00B035E6"/>
    <w:rsid w:val="00B100FE"/>
    <w:rsid w:val="00B10664"/>
    <w:rsid w:val="00B1167A"/>
    <w:rsid w:val="00B12FCC"/>
    <w:rsid w:val="00B13243"/>
    <w:rsid w:val="00B14FE0"/>
    <w:rsid w:val="00B16250"/>
    <w:rsid w:val="00B16D5B"/>
    <w:rsid w:val="00B20187"/>
    <w:rsid w:val="00B22DF4"/>
    <w:rsid w:val="00B2305C"/>
    <w:rsid w:val="00B240AB"/>
    <w:rsid w:val="00B244F1"/>
    <w:rsid w:val="00B247F4"/>
    <w:rsid w:val="00B24B77"/>
    <w:rsid w:val="00B24FDD"/>
    <w:rsid w:val="00B278E5"/>
    <w:rsid w:val="00B27E05"/>
    <w:rsid w:val="00B30FFF"/>
    <w:rsid w:val="00B35467"/>
    <w:rsid w:val="00B36067"/>
    <w:rsid w:val="00B36568"/>
    <w:rsid w:val="00B377CA"/>
    <w:rsid w:val="00B40995"/>
    <w:rsid w:val="00B441E5"/>
    <w:rsid w:val="00B44D65"/>
    <w:rsid w:val="00B470AC"/>
    <w:rsid w:val="00B477FF"/>
    <w:rsid w:val="00B5173F"/>
    <w:rsid w:val="00B5280A"/>
    <w:rsid w:val="00B52BEE"/>
    <w:rsid w:val="00B52E9D"/>
    <w:rsid w:val="00B53B28"/>
    <w:rsid w:val="00B541A4"/>
    <w:rsid w:val="00B548B9"/>
    <w:rsid w:val="00B54B76"/>
    <w:rsid w:val="00B55C04"/>
    <w:rsid w:val="00B576D3"/>
    <w:rsid w:val="00B57B51"/>
    <w:rsid w:val="00B6078C"/>
    <w:rsid w:val="00B61EF8"/>
    <w:rsid w:val="00B6212F"/>
    <w:rsid w:val="00B629BB"/>
    <w:rsid w:val="00B642AF"/>
    <w:rsid w:val="00B66995"/>
    <w:rsid w:val="00B71221"/>
    <w:rsid w:val="00B71C16"/>
    <w:rsid w:val="00B71DF3"/>
    <w:rsid w:val="00B72458"/>
    <w:rsid w:val="00B7446C"/>
    <w:rsid w:val="00B76202"/>
    <w:rsid w:val="00B80397"/>
    <w:rsid w:val="00B81CE5"/>
    <w:rsid w:val="00B827FA"/>
    <w:rsid w:val="00B85B51"/>
    <w:rsid w:val="00B86267"/>
    <w:rsid w:val="00B87C1A"/>
    <w:rsid w:val="00B9188D"/>
    <w:rsid w:val="00B95B1A"/>
    <w:rsid w:val="00B96D10"/>
    <w:rsid w:val="00B96FD4"/>
    <w:rsid w:val="00BA1B49"/>
    <w:rsid w:val="00BA3AA9"/>
    <w:rsid w:val="00BA48D3"/>
    <w:rsid w:val="00BA5D0C"/>
    <w:rsid w:val="00BA7C38"/>
    <w:rsid w:val="00BB01D8"/>
    <w:rsid w:val="00BB12ED"/>
    <w:rsid w:val="00BB1E85"/>
    <w:rsid w:val="00BB237F"/>
    <w:rsid w:val="00BB31E1"/>
    <w:rsid w:val="00BB577C"/>
    <w:rsid w:val="00BB7177"/>
    <w:rsid w:val="00BB784C"/>
    <w:rsid w:val="00BB7919"/>
    <w:rsid w:val="00BB7C86"/>
    <w:rsid w:val="00BC1BDA"/>
    <w:rsid w:val="00BC1F34"/>
    <w:rsid w:val="00BC23DB"/>
    <w:rsid w:val="00BC465F"/>
    <w:rsid w:val="00BC52EA"/>
    <w:rsid w:val="00BC543D"/>
    <w:rsid w:val="00BC631E"/>
    <w:rsid w:val="00BC6E17"/>
    <w:rsid w:val="00BC6E74"/>
    <w:rsid w:val="00BD1768"/>
    <w:rsid w:val="00BD1D1C"/>
    <w:rsid w:val="00BD24DC"/>
    <w:rsid w:val="00BD27EC"/>
    <w:rsid w:val="00BD2AE4"/>
    <w:rsid w:val="00BD30A6"/>
    <w:rsid w:val="00BD436E"/>
    <w:rsid w:val="00BD46E5"/>
    <w:rsid w:val="00BD53C5"/>
    <w:rsid w:val="00BD6A95"/>
    <w:rsid w:val="00BD6D69"/>
    <w:rsid w:val="00BD762F"/>
    <w:rsid w:val="00BE37CC"/>
    <w:rsid w:val="00BE4D96"/>
    <w:rsid w:val="00BE6B13"/>
    <w:rsid w:val="00BF2C3D"/>
    <w:rsid w:val="00BF34A3"/>
    <w:rsid w:val="00BF493D"/>
    <w:rsid w:val="00BF4AC9"/>
    <w:rsid w:val="00BF50FB"/>
    <w:rsid w:val="00BF574F"/>
    <w:rsid w:val="00C008E6"/>
    <w:rsid w:val="00C00AE5"/>
    <w:rsid w:val="00C02910"/>
    <w:rsid w:val="00C02BE0"/>
    <w:rsid w:val="00C02E5F"/>
    <w:rsid w:val="00C03DE9"/>
    <w:rsid w:val="00C04765"/>
    <w:rsid w:val="00C10327"/>
    <w:rsid w:val="00C12A0C"/>
    <w:rsid w:val="00C12FF7"/>
    <w:rsid w:val="00C133B4"/>
    <w:rsid w:val="00C144DF"/>
    <w:rsid w:val="00C147F8"/>
    <w:rsid w:val="00C1557D"/>
    <w:rsid w:val="00C15761"/>
    <w:rsid w:val="00C16FF1"/>
    <w:rsid w:val="00C21493"/>
    <w:rsid w:val="00C21BAB"/>
    <w:rsid w:val="00C2230B"/>
    <w:rsid w:val="00C24BAC"/>
    <w:rsid w:val="00C25801"/>
    <w:rsid w:val="00C2618F"/>
    <w:rsid w:val="00C262E6"/>
    <w:rsid w:val="00C26594"/>
    <w:rsid w:val="00C27F81"/>
    <w:rsid w:val="00C3031C"/>
    <w:rsid w:val="00C3178D"/>
    <w:rsid w:val="00C3193A"/>
    <w:rsid w:val="00C326C2"/>
    <w:rsid w:val="00C33C40"/>
    <w:rsid w:val="00C33F23"/>
    <w:rsid w:val="00C3566C"/>
    <w:rsid w:val="00C35CB0"/>
    <w:rsid w:val="00C371AD"/>
    <w:rsid w:val="00C40552"/>
    <w:rsid w:val="00C408FB"/>
    <w:rsid w:val="00C41200"/>
    <w:rsid w:val="00C415FF"/>
    <w:rsid w:val="00C4163F"/>
    <w:rsid w:val="00C43009"/>
    <w:rsid w:val="00C447BA"/>
    <w:rsid w:val="00C46B9D"/>
    <w:rsid w:val="00C46E77"/>
    <w:rsid w:val="00C477C0"/>
    <w:rsid w:val="00C504FD"/>
    <w:rsid w:val="00C516B9"/>
    <w:rsid w:val="00C51869"/>
    <w:rsid w:val="00C52843"/>
    <w:rsid w:val="00C53819"/>
    <w:rsid w:val="00C53F17"/>
    <w:rsid w:val="00C54CF1"/>
    <w:rsid w:val="00C55511"/>
    <w:rsid w:val="00C55917"/>
    <w:rsid w:val="00C56E77"/>
    <w:rsid w:val="00C5757B"/>
    <w:rsid w:val="00C60A65"/>
    <w:rsid w:val="00C618BD"/>
    <w:rsid w:val="00C618DF"/>
    <w:rsid w:val="00C61D68"/>
    <w:rsid w:val="00C62708"/>
    <w:rsid w:val="00C63037"/>
    <w:rsid w:val="00C638A9"/>
    <w:rsid w:val="00C63AB0"/>
    <w:rsid w:val="00C677EC"/>
    <w:rsid w:val="00C70098"/>
    <w:rsid w:val="00C70137"/>
    <w:rsid w:val="00C717D6"/>
    <w:rsid w:val="00C72D40"/>
    <w:rsid w:val="00C7317A"/>
    <w:rsid w:val="00C734F6"/>
    <w:rsid w:val="00C73B28"/>
    <w:rsid w:val="00C74A76"/>
    <w:rsid w:val="00C74F5C"/>
    <w:rsid w:val="00C7580C"/>
    <w:rsid w:val="00C76657"/>
    <w:rsid w:val="00C815EE"/>
    <w:rsid w:val="00C81F9D"/>
    <w:rsid w:val="00C82529"/>
    <w:rsid w:val="00C82D70"/>
    <w:rsid w:val="00C84874"/>
    <w:rsid w:val="00C84A23"/>
    <w:rsid w:val="00C84CED"/>
    <w:rsid w:val="00C852EC"/>
    <w:rsid w:val="00C874AF"/>
    <w:rsid w:val="00C909D7"/>
    <w:rsid w:val="00C91EC9"/>
    <w:rsid w:val="00C933DB"/>
    <w:rsid w:val="00C937DE"/>
    <w:rsid w:val="00C953A3"/>
    <w:rsid w:val="00C95914"/>
    <w:rsid w:val="00C96930"/>
    <w:rsid w:val="00CA0364"/>
    <w:rsid w:val="00CA0D7C"/>
    <w:rsid w:val="00CA1B2B"/>
    <w:rsid w:val="00CA2166"/>
    <w:rsid w:val="00CA2A77"/>
    <w:rsid w:val="00CA4B8D"/>
    <w:rsid w:val="00CA7DAC"/>
    <w:rsid w:val="00CB00B6"/>
    <w:rsid w:val="00CB10DF"/>
    <w:rsid w:val="00CB2547"/>
    <w:rsid w:val="00CB2CB6"/>
    <w:rsid w:val="00CB3D18"/>
    <w:rsid w:val="00CB53C7"/>
    <w:rsid w:val="00CB622C"/>
    <w:rsid w:val="00CB6B37"/>
    <w:rsid w:val="00CB7116"/>
    <w:rsid w:val="00CC35A3"/>
    <w:rsid w:val="00CC3E00"/>
    <w:rsid w:val="00CC3FBC"/>
    <w:rsid w:val="00CC6C91"/>
    <w:rsid w:val="00CC77A2"/>
    <w:rsid w:val="00CC7FAD"/>
    <w:rsid w:val="00CD040C"/>
    <w:rsid w:val="00CD0A74"/>
    <w:rsid w:val="00CD2E19"/>
    <w:rsid w:val="00CD342C"/>
    <w:rsid w:val="00CD34A9"/>
    <w:rsid w:val="00CD423E"/>
    <w:rsid w:val="00CD4980"/>
    <w:rsid w:val="00CD55F4"/>
    <w:rsid w:val="00CD5FD2"/>
    <w:rsid w:val="00CD61AF"/>
    <w:rsid w:val="00CD6AAF"/>
    <w:rsid w:val="00CD6F04"/>
    <w:rsid w:val="00CE1099"/>
    <w:rsid w:val="00CE2853"/>
    <w:rsid w:val="00CE3FEE"/>
    <w:rsid w:val="00CE3FFC"/>
    <w:rsid w:val="00CE4066"/>
    <w:rsid w:val="00CE44E5"/>
    <w:rsid w:val="00CF015C"/>
    <w:rsid w:val="00CF1FAE"/>
    <w:rsid w:val="00CF2E71"/>
    <w:rsid w:val="00CF33C3"/>
    <w:rsid w:val="00CF5B11"/>
    <w:rsid w:val="00CF7E69"/>
    <w:rsid w:val="00D018B1"/>
    <w:rsid w:val="00D018E2"/>
    <w:rsid w:val="00D02A3C"/>
    <w:rsid w:val="00D049E0"/>
    <w:rsid w:val="00D04D94"/>
    <w:rsid w:val="00D05FD9"/>
    <w:rsid w:val="00D076EE"/>
    <w:rsid w:val="00D118D0"/>
    <w:rsid w:val="00D13C57"/>
    <w:rsid w:val="00D14A5D"/>
    <w:rsid w:val="00D150EC"/>
    <w:rsid w:val="00D15E95"/>
    <w:rsid w:val="00D15F8D"/>
    <w:rsid w:val="00D16924"/>
    <w:rsid w:val="00D179B3"/>
    <w:rsid w:val="00D17A07"/>
    <w:rsid w:val="00D20173"/>
    <w:rsid w:val="00D20BF8"/>
    <w:rsid w:val="00D20E98"/>
    <w:rsid w:val="00D21D85"/>
    <w:rsid w:val="00D22735"/>
    <w:rsid w:val="00D22E77"/>
    <w:rsid w:val="00D23348"/>
    <w:rsid w:val="00D23E34"/>
    <w:rsid w:val="00D24B30"/>
    <w:rsid w:val="00D257EE"/>
    <w:rsid w:val="00D264A3"/>
    <w:rsid w:val="00D3015A"/>
    <w:rsid w:val="00D318E8"/>
    <w:rsid w:val="00D3378C"/>
    <w:rsid w:val="00D337CA"/>
    <w:rsid w:val="00D33DDD"/>
    <w:rsid w:val="00D3570D"/>
    <w:rsid w:val="00D36823"/>
    <w:rsid w:val="00D36F22"/>
    <w:rsid w:val="00D37376"/>
    <w:rsid w:val="00D37475"/>
    <w:rsid w:val="00D41806"/>
    <w:rsid w:val="00D4198F"/>
    <w:rsid w:val="00D4229D"/>
    <w:rsid w:val="00D46FE9"/>
    <w:rsid w:val="00D510AE"/>
    <w:rsid w:val="00D51302"/>
    <w:rsid w:val="00D514CD"/>
    <w:rsid w:val="00D52163"/>
    <w:rsid w:val="00D5668E"/>
    <w:rsid w:val="00D56888"/>
    <w:rsid w:val="00D56B9B"/>
    <w:rsid w:val="00D57355"/>
    <w:rsid w:val="00D577B4"/>
    <w:rsid w:val="00D623E9"/>
    <w:rsid w:val="00D63728"/>
    <w:rsid w:val="00D63D88"/>
    <w:rsid w:val="00D63E50"/>
    <w:rsid w:val="00D64141"/>
    <w:rsid w:val="00D64DCC"/>
    <w:rsid w:val="00D64F95"/>
    <w:rsid w:val="00D651BF"/>
    <w:rsid w:val="00D65BA9"/>
    <w:rsid w:val="00D674D0"/>
    <w:rsid w:val="00D73C4D"/>
    <w:rsid w:val="00D755B5"/>
    <w:rsid w:val="00D75EDC"/>
    <w:rsid w:val="00D765AF"/>
    <w:rsid w:val="00D81B5F"/>
    <w:rsid w:val="00D82EE1"/>
    <w:rsid w:val="00D853CB"/>
    <w:rsid w:val="00D87F7E"/>
    <w:rsid w:val="00D93474"/>
    <w:rsid w:val="00D935AE"/>
    <w:rsid w:val="00D938A0"/>
    <w:rsid w:val="00D94D72"/>
    <w:rsid w:val="00D94DD3"/>
    <w:rsid w:val="00D95862"/>
    <w:rsid w:val="00D95FE0"/>
    <w:rsid w:val="00D968BE"/>
    <w:rsid w:val="00DA1FA3"/>
    <w:rsid w:val="00DA2DA7"/>
    <w:rsid w:val="00DA467E"/>
    <w:rsid w:val="00DA5432"/>
    <w:rsid w:val="00DB046F"/>
    <w:rsid w:val="00DB19E3"/>
    <w:rsid w:val="00DB1BCE"/>
    <w:rsid w:val="00DB431C"/>
    <w:rsid w:val="00DB4519"/>
    <w:rsid w:val="00DB5D84"/>
    <w:rsid w:val="00DB6871"/>
    <w:rsid w:val="00DB74AA"/>
    <w:rsid w:val="00DB7EA1"/>
    <w:rsid w:val="00DC08BB"/>
    <w:rsid w:val="00DC0AF0"/>
    <w:rsid w:val="00DC1124"/>
    <w:rsid w:val="00DC11D6"/>
    <w:rsid w:val="00DC1B5D"/>
    <w:rsid w:val="00DC3856"/>
    <w:rsid w:val="00DC3A2E"/>
    <w:rsid w:val="00DC4C9A"/>
    <w:rsid w:val="00DC6840"/>
    <w:rsid w:val="00DD0FC2"/>
    <w:rsid w:val="00DD129A"/>
    <w:rsid w:val="00DD27D7"/>
    <w:rsid w:val="00DD27E8"/>
    <w:rsid w:val="00DD34C9"/>
    <w:rsid w:val="00DD4B77"/>
    <w:rsid w:val="00DD78EC"/>
    <w:rsid w:val="00DD79D9"/>
    <w:rsid w:val="00DE0F59"/>
    <w:rsid w:val="00DE1373"/>
    <w:rsid w:val="00DE1864"/>
    <w:rsid w:val="00DE2559"/>
    <w:rsid w:val="00DE33B9"/>
    <w:rsid w:val="00DE355D"/>
    <w:rsid w:val="00DE550F"/>
    <w:rsid w:val="00DE58F6"/>
    <w:rsid w:val="00DE5ED0"/>
    <w:rsid w:val="00DE6735"/>
    <w:rsid w:val="00DE71B4"/>
    <w:rsid w:val="00DE76F5"/>
    <w:rsid w:val="00DF03ED"/>
    <w:rsid w:val="00DF308D"/>
    <w:rsid w:val="00DF4C78"/>
    <w:rsid w:val="00DF639B"/>
    <w:rsid w:val="00DF6E13"/>
    <w:rsid w:val="00E0113A"/>
    <w:rsid w:val="00E01727"/>
    <w:rsid w:val="00E0293E"/>
    <w:rsid w:val="00E02CA1"/>
    <w:rsid w:val="00E03DCC"/>
    <w:rsid w:val="00E0559F"/>
    <w:rsid w:val="00E07ECA"/>
    <w:rsid w:val="00E07F3E"/>
    <w:rsid w:val="00E10564"/>
    <w:rsid w:val="00E10EAA"/>
    <w:rsid w:val="00E128A6"/>
    <w:rsid w:val="00E1306C"/>
    <w:rsid w:val="00E13CE2"/>
    <w:rsid w:val="00E1436D"/>
    <w:rsid w:val="00E145DC"/>
    <w:rsid w:val="00E14815"/>
    <w:rsid w:val="00E156CB"/>
    <w:rsid w:val="00E15744"/>
    <w:rsid w:val="00E15C9D"/>
    <w:rsid w:val="00E1634E"/>
    <w:rsid w:val="00E16F5B"/>
    <w:rsid w:val="00E1705F"/>
    <w:rsid w:val="00E20271"/>
    <w:rsid w:val="00E20F20"/>
    <w:rsid w:val="00E21F43"/>
    <w:rsid w:val="00E22CCE"/>
    <w:rsid w:val="00E237DA"/>
    <w:rsid w:val="00E24A9E"/>
    <w:rsid w:val="00E268CF"/>
    <w:rsid w:val="00E278A5"/>
    <w:rsid w:val="00E27A9E"/>
    <w:rsid w:val="00E27E7D"/>
    <w:rsid w:val="00E3021A"/>
    <w:rsid w:val="00E3087E"/>
    <w:rsid w:val="00E30A60"/>
    <w:rsid w:val="00E313A6"/>
    <w:rsid w:val="00E31BEC"/>
    <w:rsid w:val="00E31F51"/>
    <w:rsid w:val="00E32019"/>
    <w:rsid w:val="00E33C28"/>
    <w:rsid w:val="00E3541A"/>
    <w:rsid w:val="00E36D3C"/>
    <w:rsid w:val="00E37406"/>
    <w:rsid w:val="00E403EA"/>
    <w:rsid w:val="00E41F65"/>
    <w:rsid w:val="00E44D7D"/>
    <w:rsid w:val="00E4548D"/>
    <w:rsid w:val="00E47DC9"/>
    <w:rsid w:val="00E51D32"/>
    <w:rsid w:val="00E52598"/>
    <w:rsid w:val="00E535B5"/>
    <w:rsid w:val="00E53D27"/>
    <w:rsid w:val="00E5762F"/>
    <w:rsid w:val="00E57D32"/>
    <w:rsid w:val="00E62002"/>
    <w:rsid w:val="00E646D0"/>
    <w:rsid w:val="00E654A4"/>
    <w:rsid w:val="00E65A85"/>
    <w:rsid w:val="00E70334"/>
    <w:rsid w:val="00E70A81"/>
    <w:rsid w:val="00E73C67"/>
    <w:rsid w:val="00E74C0C"/>
    <w:rsid w:val="00E76356"/>
    <w:rsid w:val="00E77EEB"/>
    <w:rsid w:val="00E805D9"/>
    <w:rsid w:val="00E80AE6"/>
    <w:rsid w:val="00E80F02"/>
    <w:rsid w:val="00E81291"/>
    <w:rsid w:val="00E82011"/>
    <w:rsid w:val="00E839C8"/>
    <w:rsid w:val="00E83BFA"/>
    <w:rsid w:val="00E84921"/>
    <w:rsid w:val="00E8504E"/>
    <w:rsid w:val="00E850CD"/>
    <w:rsid w:val="00E85502"/>
    <w:rsid w:val="00E85BF8"/>
    <w:rsid w:val="00E85F62"/>
    <w:rsid w:val="00E86441"/>
    <w:rsid w:val="00E87C0D"/>
    <w:rsid w:val="00E90133"/>
    <w:rsid w:val="00E9079C"/>
    <w:rsid w:val="00E90C62"/>
    <w:rsid w:val="00E942D9"/>
    <w:rsid w:val="00E94C10"/>
    <w:rsid w:val="00E94F3D"/>
    <w:rsid w:val="00E950B0"/>
    <w:rsid w:val="00E95EA7"/>
    <w:rsid w:val="00E969F5"/>
    <w:rsid w:val="00EA096E"/>
    <w:rsid w:val="00EA197B"/>
    <w:rsid w:val="00EA1DF2"/>
    <w:rsid w:val="00EA263D"/>
    <w:rsid w:val="00EA433D"/>
    <w:rsid w:val="00EA4461"/>
    <w:rsid w:val="00EA48BF"/>
    <w:rsid w:val="00EA5684"/>
    <w:rsid w:val="00EA56EE"/>
    <w:rsid w:val="00EA5DE5"/>
    <w:rsid w:val="00EB1205"/>
    <w:rsid w:val="00EB1530"/>
    <w:rsid w:val="00EB1EA3"/>
    <w:rsid w:val="00EB260C"/>
    <w:rsid w:val="00EB27D7"/>
    <w:rsid w:val="00EB30C1"/>
    <w:rsid w:val="00EB47F7"/>
    <w:rsid w:val="00EB5D7D"/>
    <w:rsid w:val="00EB5FF7"/>
    <w:rsid w:val="00EB6A57"/>
    <w:rsid w:val="00EB766B"/>
    <w:rsid w:val="00EB7779"/>
    <w:rsid w:val="00EC07DC"/>
    <w:rsid w:val="00EC10F0"/>
    <w:rsid w:val="00EC14B7"/>
    <w:rsid w:val="00EC3605"/>
    <w:rsid w:val="00EC3677"/>
    <w:rsid w:val="00EC39DA"/>
    <w:rsid w:val="00EC3D44"/>
    <w:rsid w:val="00EC57AF"/>
    <w:rsid w:val="00EC57D0"/>
    <w:rsid w:val="00EC7C66"/>
    <w:rsid w:val="00ED01C0"/>
    <w:rsid w:val="00ED07E9"/>
    <w:rsid w:val="00ED10A9"/>
    <w:rsid w:val="00ED1505"/>
    <w:rsid w:val="00ED2E91"/>
    <w:rsid w:val="00ED3147"/>
    <w:rsid w:val="00ED396B"/>
    <w:rsid w:val="00ED39AC"/>
    <w:rsid w:val="00ED3AE0"/>
    <w:rsid w:val="00ED4C84"/>
    <w:rsid w:val="00ED509B"/>
    <w:rsid w:val="00ED5CF1"/>
    <w:rsid w:val="00ED5FD4"/>
    <w:rsid w:val="00EE056C"/>
    <w:rsid w:val="00EE09B1"/>
    <w:rsid w:val="00EE0EFF"/>
    <w:rsid w:val="00EE1F87"/>
    <w:rsid w:val="00EE24F3"/>
    <w:rsid w:val="00EE2766"/>
    <w:rsid w:val="00EE303C"/>
    <w:rsid w:val="00EE40AA"/>
    <w:rsid w:val="00EE6494"/>
    <w:rsid w:val="00EE6B52"/>
    <w:rsid w:val="00EE6FC4"/>
    <w:rsid w:val="00EE722C"/>
    <w:rsid w:val="00EF15FB"/>
    <w:rsid w:val="00EF186E"/>
    <w:rsid w:val="00EF28EB"/>
    <w:rsid w:val="00EF2C39"/>
    <w:rsid w:val="00EF4CA7"/>
    <w:rsid w:val="00EF5474"/>
    <w:rsid w:val="00EF6090"/>
    <w:rsid w:val="00EF637A"/>
    <w:rsid w:val="00F0243E"/>
    <w:rsid w:val="00F03253"/>
    <w:rsid w:val="00F032B1"/>
    <w:rsid w:val="00F03823"/>
    <w:rsid w:val="00F0394F"/>
    <w:rsid w:val="00F04678"/>
    <w:rsid w:val="00F04D4B"/>
    <w:rsid w:val="00F0642F"/>
    <w:rsid w:val="00F07912"/>
    <w:rsid w:val="00F10F45"/>
    <w:rsid w:val="00F1131F"/>
    <w:rsid w:val="00F11498"/>
    <w:rsid w:val="00F121B3"/>
    <w:rsid w:val="00F12816"/>
    <w:rsid w:val="00F12BE7"/>
    <w:rsid w:val="00F14AC5"/>
    <w:rsid w:val="00F15252"/>
    <w:rsid w:val="00F15997"/>
    <w:rsid w:val="00F15BB2"/>
    <w:rsid w:val="00F166C2"/>
    <w:rsid w:val="00F16C03"/>
    <w:rsid w:val="00F16E47"/>
    <w:rsid w:val="00F16FA3"/>
    <w:rsid w:val="00F20734"/>
    <w:rsid w:val="00F20BD5"/>
    <w:rsid w:val="00F21378"/>
    <w:rsid w:val="00F21D4F"/>
    <w:rsid w:val="00F22576"/>
    <w:rsid w:val="00F2277F"/>
    <w:rsid w:val="00F2390C"/>
    <w:rsid w:val="00F239B6"/>
    <w:rsid w:val="00F24F2F"/>
    <w:rsid w:val="00F25709"/>
    <w:rsid w:val="00F27468"/>
    <w:rsid w:val="00F2786D"/>
    <w:rsid w:val="00F27D8C"/>
    <w:rsid w:val="00F27DCA"/>
    <w:rsid w:val="00F324F7"/>
    <w:rsid w:val="00F336EE"/>
    <w:rsid w:val="00F3577E"/>
    <w:rsid w:val="00F40852"/>
    <w:rsid w:val="00F40C9E"/>
    <w:rsid w:val="00F42409"/>
    <w:rsid w:val="00F43F93"/>
    <w:rsid w:val="00F4449F"/>
    <w:rsid w:val="00F44772"/>
    <w:rsid w:val="00F4522B"/>
    <w:rsid w:val="00F46092"/>
    <w:rsid w:val="00F47493"/>
    <w:rsid w:val="00F51C32"/>
    <w:rsid w:val="00F51C9F"/>
    <w:rsid w:val="00F51E78"/>
    <w:rsid w:val="00F53DB1"/>
    <w:rsid w:val="00F540EC"/>
    <w:rsid w:val="00F54E7C"/>
    <w:rsid w:val="00F612FE"/>
    <w:rsid w:val="00F61E01"/>
    <w:rsid w:val="00F6295D"/>
    <w:rsid w:val="00F62AD7"/>
    <w:rsid w:val="00F63F77"/>
    <w:rsid w:val="00F6605E"/>
    <w:rsid w:val="00F6696A"/>
    <w:rsid w:val="00F677D5"/>
    <w:rsid w:val="00F70105"/>
    <w:rsid w:val="00F701FE"/>
    <w:rsid w:val="00F72422"/>
    <w:rsid w:val="00F729C3"/>
    <w:rsid w:val="00F74C1E"/>
    <w:rsid w:val="00F77428"/>
    <w:rsid w:val="00F8170E"/>
    <w:rsid w:val="00F85D09"/>
    <w:rsid w:val="00F85D9E"/>
    <w:rsid w:val="00F86100"/>
    <w:rsid w:val="00F86678"/>
    <w:rsid w:val="00F90E69"/>
    <w:rsid w:val="00F91552"/>
    <w:rsid w:val="00F9161F"/>
    <w:rsid w:val="00F9221B"/>
    <w:rsid w:val="00F930BD"/>
    <w:rsid w:val="00F93DA4"/>
    <w:rsid w:val="00F94F32"/>
    <w:rsid w:val="00F95C8D"/>
    <w:rsid w:val="00F96DFD"/>
    <w:rsid w:val="00F9707F"/>
    <w:rsid w:val="00F9710A"/>
    <w:rsid w:val="00FA0AF7"/>
    <w:rsid w:val="00FA1836"/>
    <w:rsid w:val="00FA1D90"/>
    <w:rsid w:val="00FA2247"/>
    <w:rsid w:val="00FA2454"/>
    <w:rsid w:val="00FA2D1E"/>
    <w:rsid w:val="00FA5655"/>
    <w:rsid w:val="00FA5DAB"/>
    <w:rsid w:val="00FA6208"/>
    <w:rsid w:val="00FB07CD"/>
    <w:rsid w:val="00FB35F3"/>
    <w:rsid w:val="00FB55B8"/>
    <w:rsid w:val="00FB5984"/>
    <w:rsid w:val="00FB738B"/>
    <w:rsid w:val="00FB7BD7"/>
    <w:rsid w:val="00FB7D8D"/>
    <w:rsid w:val="00FB7D93"/>
    <w:rsid w:val="00FC157D"/>
    <w:rsid w:val="00FC2F7B"/>
    <w:rsid w:val="00FC429E"/>
    <w:rsid w:val="00FC570C"/>
    <w:rsid w:val="00FC7069"/>
    <w:rsid w:val="00FD0155"/>
    <w:rsid w:val="00FD2235"/>
    <w:rsid w:val="00FD3015"/>
    <w:rsid w:val="00FD33C2"/>
    <w:rsid w:val="00FD363E"/>
    <w:rsid w:val="00FD39D6"/>
    <w:rsid w:val="00FD3AFE"/>
    <w:rsid w:val="00FD5CB9"/>
    <w:rsid w:val="00FD6C56"/>
    <w:rsid w:val="00FD7FBA"/>
    <w:rsid w:val="00FE1927"/>
    <w:rsid w:val="00FE194D"/>
    <w:rsid w:val="00FE1BE6"/>
    <w:rsid w:val="00FE4F8D"/>
    <w:rsid w:val="00FE6E9D"/>
    <w:rsid w:val="00FF0E0E"/>
    <w:rsid w:val="00FF0E32"/>
    <w:rsid w:val="00FF159B"/>
    <w:rsid w:val="00FF2652"/>
    <w:rsid w:val="00FF3B1D"/>
    <w:rsid w:val="00FF3E04"/>
    <w:rsid w:val="00FF4060"/>
    <w:rsid w:val="00FF4D9F"/>
    <w:rsid w:val="00FF7B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081E5D"/>
    <w:pPr>
      <w:spacing w:after="160" w:line="259" w:lineRule="auto"/>
    </w:pPr>
    <w:rPr>
      <w:rFonts w:cs="Calibri"/>
      <w:lang w:val="ro-RO"/>
    </w:rPr>
  </w:style>
  <w:style w:type="paragraph" w:styleId="Heading1">
    <w:name w:val="heading 1"/>
    <w:basedOn w:val="Normal"/>
    <w:link w:val="Heading1Char"/>
    <w:uiPriority w:val="99"/>
    <w:qFormat/>
    <w:rsid w:val="00081E5D"/>
    <w:pPr>
      <w:widowControl w:val="0"/>
      <w:spacing w:after="0" w:line="240" w:lineRule="auto"/>
      <w:ind w:left="171"/>
      <w:outlineLvl w:val="0"/>
    </w:pPr>
    <w:rPr>
      <w:rFonts w:ascii="Arial" w:hAnsi="Arial" w:cs="Arial"/>
      <w:b/>
      <w:bCs/>
      <w:i/>
      <w:iCs/>
      <w:sz w:val="67"/>
      <w:szCs w:val="67"/>
      <w:lang w:val="en-US"/>
    </w:rPr>
  </w:style>
  <w:style w:type="paragraph" w:styleId="Heading2">
    <w:name w:val="heading 2"/>
    <w:basedOn w:val="Normal"/>
    <w:link w:val="Heading2Char"/>
    <w:uiPriority w:val="99"/>
    <w:qFormat/>
    <w:rsid w:val="00081E5D"/>
    <w:pPr>
      <w:widowControl w:val="0"/>
      <w:spacing w:after="0" w:line="240" w:lineRule="auto"/>
      <w:ind w:left="171"/>
      <w:outlineLvl w:val="1"/>
    </w:pPr>
    <w:rPr>
      <w:rFonts w:ascii="Arial" w:hAnsi="Arial" w:cs="Arial"/>
      <w:b/>
      <w:bCs/>
      <w:i/>
      <w:iCs/>
      <w:sz w:val="34"/>
      <w:szCs w:val="34"/>
      <w:lang w:val="en-US"/>
    </w:rPr>
  </w:style>
  <w:style w:type="paragraph" w:styleId="Heading3">
    <w:name w:val="heading 3"/>
    <w:aliases w:val="Nadpis 3 Char,Obyeajný Char,H3 Char,Obyeajný,H3"/>
    <w:basedOn w:val="Normal"/>
    <w:link w:val="Heading3Char"/>
    <w:uiPriority w:val="99"/>
    <w:qFormat/>
    <w:rsid w:val="00081E5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sz w:val="27"/>
      <w:szCs w:val="27"/>
      <w:lang w:val="en-US" w:eastAsia="zh-CN"/>
    </w:rPr>
  </w:style>
  <w:style w:type="paragraph" w:styleId="Heading4">
    <w:name w:val="heading 4"/>
    <w:basedOn w:val="Normal"/>
    <w:link w:val="Heading4Char"/>
    <w:uiPriority w:val="99"/>
    <w:qFormat/>
    <w:rsid w:val="00081E5D"/>
    <w:pPr>
      <w:widowControl w:val="0"/>
      <w:spacing w:after="0" w:line="240" w:lineRule="auto"/>
      <w:ind w:left="154"/>
      <w:outlineLvl w:val="3"/>
    </w:pPr>
    <w:rPr>
      <w:rFonts w:ascii="Arial" w:hAnsi="Arial" w:cs="Arial"/>
      <w:b/>
      <w:bCs/>
      <w:sz w:val="26"/>
      <w:szCs w:val="26"/>
      <w:lang w:val="en-US"/>
    </w:rPr>
  </w:style>
  <w:style w:type="paragraph" w:styleId="Heading5">
    <w:name w:val="heading 5"/>
    <w:basedOn w:val="Normal"/>
    <w:link w:val="Heading5Char"/>
    <w:uiPriority w:val="99"/>
    <w:qFormat/>
    <w:rsid w:val="00081E5D"/>
    <w:pPr>
      <w:widowControl w:val="0"/>
      <w:spacing w:after="0" w:line="240" w:lineRule="auto"/>
      <w:ind w:left="154"/>
      <w:outlineLvl w:val="4"/>
    </w:pPr>
    <w:rPr>
      <w:rFonts w:ascii="Arial" w:hAnsi="Arial" w:cs="Arial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link w:val="Heading6Char"/>
    <w:uiPriority w:val="99"/>
    <w:qFormat/>
    <w:rsid w:val="00081E5D"/>
    <w:pPr>
      <w:widowControl w:val="0"/>
      <w:spacing w:before="76" w:after="0" w:line="240" w:lineRule="auto"/>
      <w:ind w:left="154"/>
      <w:outlineLvl w:val="5"/>
    </w:pPr>
    <w:rPr>
      <w:rFonts w:ascii="Arial" w:hAnsi="Arial" w:cs="Arial"/>
      <w:b/>
      <w:bCs/>
      <w:lang w:val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81E5D"/>
    <w:pPr>
      <w:keepNext/>
      <w:keepLines/>
      <w:spacing w:before="40" w:after="0"/>
      <w:outlineLvl w:val="6"/>
    </w:pPr>
    <w:rPr>
      <w:rFonts w:ascii="Calibri Light" w:eastAsia="Times New Roman" w:hAnsi="Calibri Light" w:cs="Calibri Light"/>
      <w:i/>
      <w:iCs/>
      <w:color w:val="1F4D7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81E5D"/>
    <w:pPr>
      <w:tabs>
        <w:tab w:val="num" w:pos="5760"/>
      </w:tabs>
      <w:spacing w:before="240" w:after="60" w:line="240" w:lineRule="auto"/>
      <w:ind w:left="5760" w:hanging="720"/>
      <w:outlineLvl w:val="7"/>
    </w:pPr>
    <w:rPr>
      <w:rFonts w:eastAsia="Times New Roman"/>
      <w:i/>
      <w:i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81E5D"/>
    <w:pPr>
      <w:tabs>
        <w:tab w:val="num" w:pos="6480"/>
      </w:tabs>
      <w:spacing w:before="240" w:after="60" w:line="240" w:lineRule="auto"/>
      <w:ind w:left="6480" w:hanging="720"/>
      <w:outlineLvl w:val="8"/>
    </w:pPr>
    <w:rPr>
      <w:rFonts w:ascii="Calibri Light" w:eastAsia="Times New Roman" w:hAnsi="Calibri Light" w:cs="Calibri Light"/>
      <w:lang w:val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81E5D"/>
    <w:rPr>
      <w:rFonts w:ascii="Arial" w:eastAsia="Times New Roman" w:hAnsi="Arial" w:cs="Arial"/>
      <w:b/>
      <w:bCs/>
      <w:i/>
      <w:iCs/>
      <w:sz w:val="67"/>
      <w:szCs w:val="67"/>
      <w:lang w:val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81E5D"/>
    <w:rPr>
      <w:rFonts w:ascii="Arial" w:eastAsia="Times New Roman" w:hAnsi="Arial" w:cs="Arial"/>
      <w:b/>
      <w:bCs/>
      <w:i/>
      <w:iCs/>
      <w:sz w:val="34"/>
      <w:szCs w:val="34"/>
      <w:lang w:val="en-US"/>
    </w:rPr>
  </w:style>
  <w:style w:type="character" w:customStyle="1" w:styleId="Heading3Char">
    <w:name w:val="Heading 3 Char"/>
    <w:aliases w:val="Nadpis 3 Char Char,Obyeajný Char Char,H3 Char Char,Obyeajný Char1,H3 Char1"/>
    <w:basedOn w:val="DefaultParagraphFont"/>
    <w:link w:val="Heading3"/>
    <w:uiPriority w:val="99"/>
    <w:locked/>
    <w:rsid w:val="00081E5D"/>
    <w:rPr>
      <w:rFonts w:ascii="Times New Roman" w:hAnsi="Times New Roman" w:cs="Times New Roman"/>
      <w:sz w:val="27"/>
      <w:szCs w:val="27"/>
      <w:lang w:val="en-US" w:eastAsia="zh-CN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081E5D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081E5D"/>
    <w:rPr>
      <w:rFonts w:ascii="Arial" w:eastAsia="Times New Roman" w:hAnsi="Arial" w:cs="Arial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081E5D"/>
    <w:rPr>
      <w:rFonts w:ascii="Arial" w:eastAsia="Times New Roman" w:hAnsi="Arial" w:cs="Arial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081E5D"/>
    <w:rPr>
      <w:rFonts w:ascii="Calibri Light" w:hAnsi="Calibri Light" w:cs="Calibri Light"/>
      <w:i/>
      <w:iCs/>
      <w:color w:val="1F4D78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081E5D"/>
    <w:rPr>
      <w:rFonts w:eastAsia="Times New Roman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081E5D"/>
    <w:rPr>
      <w:rFonts w:ascii="Calibri Light" w:hAnsi="Calibri Light" w:cs="Calibri Light"/>
      <w:lang w:val="en-US"/>
    </w:rPr>
  </w:style>
  <w:style w:type="paragraph" w:styleId="ListParagraph">
    <w:name w:val="List Paragraph"/>
    <w:aliases w:val="List1,Списък на абзаци,List Paragraph11,body 2,List_Paragraph,Multilevel para_II"/>
    <w:basedOn w:val="Normal"/>
    <w:link w:val="ListParagraphChar"/>
    <w:uiPriority w:val="99"/>
    <w:qFormat/>
    <w:rsid w:val="00081E5D"/>
    <w:pPr>
      <w:spacing w:after="0" w:line="240" w:lineRule="auto"/>
      <w:ind w:left="720"/>
    </w:pPr>
    <w:rPr>
      <w:rFonts w:ascii="Arial" w:eastAsia="Times New Roman" w:hAnsi="Arial" w:cs="Arial"/>
      <w:sz w:val="24"/>
      <w:szCs w:val="24"/>
      <w:lang w:val="en-US" w:eastAsia="ro-RO"/>
    </w:rPr>
  </w:style>
  <w:style w:type="table" w:styleId="TableGrid">
    <w:name w:val="Table Grid"/>
    <w:basedOn w:val="TableNormal"/>
    <w:uiPriority w:val="99"/>
    <w:rsid w:val="00081E5D"/>
    <w:rPr>
      <w:rFonts w:eastAsia="Times New Roman" w:cs="Calibri"/>
      <w:sz w:val="20"/>
      <w:szCs w:val="20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081E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81E5D"/>
    <w:pPr>
      <w:spacing w:after="200" w:line="240" w:lineRule="auto"/>
    </w:pPr>
    <w:rPr>
      <w:rFonts w:eastAsia="Times New Roman"/>
      <w:sz w:val="20"/>
      <w:szCs w:val="20"/>
      <w:lang w:eastAsia="ro-RO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81E5D"/>
    <w:rPr>
      <w:rFonts w:eastAsia="Times New Roman"/>
      <w:sz w:val="20"/>
      <w:szCs w:val="20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rsid w:val="00081E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81E5D"/>
    <w:rPr>
      <w:rFonts w:ascii="Segoe UI" w:hAnsi="Segoe UI" w:cs="Segoe UI"/>
      <w:sz w:val="18"/>
      <w:szCs w:val="18"/>
    </w:rPr>
  </w:style>
  <w:style w:type="paragraph" w:styleId="Header">
    <w:name w:val="header"/>
    <w:aliases w:val="Char1 Char,Char1"/>
    <w:basedOn w:val="Normal"/>
    <w:link w:val="HeaderChar2"/>
    <w:uiPriority w:val="99"/>
    <w:rsid w:val="00081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Char1 Char Char,Char1 Char1"/>
    <w:basedOn w:val="DefaultParagraphFont"/>
    <w:link w:val="Header"/>
    <w:uiPriority w:val="99"/>
    <w:semiHidden/>
    <w:rsid w:val="007D07C5"/>
    <w:rPr>
      <w:rFonts w:cs="Calibri"/>
      <w:lang w:val="ro-RO"/>
    </w:rPr>
  </w:style>
  <w:style w:type="character" w:customStyle="1" w:styleId="HeaderChar2">
    <w:name w:val="Header Char2"/>
    <w:aliases w:val="Char1 Char Char1,Char1 Char2"/>
    <w:basedOn w:val="DefaultParagraphFont"/>
    <w:link w:val="Header"/>
    <w:uiPriority w:val="99"/>
    <w:locked/>
    <w:rsid w:val="00081E5D"/>
  </w:style>
  <w:style w:type="character" w:customStyle="1" w:styleId="HeaderChar3">
    <w:name w:val="Header Char3"/>
    <w:aliases w:val="Char1 Char21,Char1 Char Char11"/>
    <w:basedOn w:val="DefaultParagraphFont"/>
    <w:uiPriority w:val="99"/>
    <w:rsid w:val="00081E5D"/>
  </w:style>
  <w:style w:type="paragraph" w:styleId="Footer">
    <w:name w:val="footer"/>
    <w:basedOn w:val="Normal"/>
    <w:link w:val="FooterChar"/>
    <w:uiPriority w:val="99"/>
    <w:rsid w:val="00081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81E5D"/>
  </w:style>
  <w:style w:type="character" w:customStyle="1" w:styleId="Ghid1Char">
    <w:name w:val="Ghid 1 Char"/>
    <w:basedOn w:val="DefaultParagraphFont"/>
    <w:link w:val="Ghid1"/>
    <w:uiPriority w:val="99"/>
    <w:locked/>
    <w:rsid w:val="00081E5D"/>
    <w:rPr>
      <w:rFonts w:ascii="Verdana" w:hAnsi="Verdana" w:cs="Verdana"/>
      <w:b/>
      <w:bCs/>
      <w:sz w:val="28"/>
      <w:szCs w:val="28"/>
    </w:rPr>
  </w:style>
  <w:style w:type="paragraph" w:customStyle="1" w:styleId="Ghid1">
    <w:name w:val="Ghid 1"/>
    <w:basedOn w:val="Normal"/>
    <w:link w:val="Ghid1Char"/>
    <w:uiPriority w:val="99"/>
    <w:rsid w:val="00081E5D"/>
    <w:pPr>
      <w:spacing w:before="120" w:after="0" w:line="288" w:lineRule="auto"/>
    </w:pPr>
    <w:rPr>
      <w:rFonts w:ascii="Verdana" w:hAnsi="Verdana" w:cs="Verdana"/>
      <w:b/>
      <w:bCs/>
      <w:sz w:val="28"/>
      <w:szCs w:val="28"/>
    </w:rPr>
  </w:style>
  <w:style w:type="paragraph" w:customStyle="1" w:styleId="bulletX">
    <w:name w:val="bulletX"/>
    <w:basedOn w:val="Normal"/>
    <w:uiPriority w:val="99"/>
    <w:rsid w:val="00081E5D"/>
    <w:pPr>
      <w:numPr>
        <w:numId w:val="1"/>
      </w:numPr>
      <w:autoSpaceDE w:val="0"/>
      <w:autoSpaceDN w:val="0"/>
      <w:adjustRightInd w:val="0"/>
      <w:spacing w:after="0" w:line="240" w:lineRule="auto"/>
    </w:pPr>
    <w:rPr>
      <w:rFonts w:ascii="Arial,Bold" w:eastAsia="Times New Roman" w:hAnsi="Arial,Bold" w:cs="Arial,Bold"/>
      <w:sz w:val="20"/>
      <w:szCs w:val="20"/>
    </w:rPr>
  </w:style>
  <w:style w:type="character" w:customStyle="1" w:styleId="Ghid2Caracter">
    <w:name w:val="Ghid 2 Caracter"/>
    <w:basedOn w:val="DefaultParagraphFont"/>
    <w:link w:val="Ghid2"/>
    <w:uiPriority w:val="99"/>
    <w:locked/>
    <w:rsid w:val="00081E5D"/>
    <w:rPr>
      <w:rFonts w:ascii="Verdana" w:hAnsi="Verdana" w:cs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uiPriority w:val="99"/>
    <w:rsid w:val="00081E5D"/>
    <w:pPr>
      <w:spacing w:before="120" w:after="0" w:line="288" w:lineRule="auto"/>
    </w:pPr>
    <w:rPr>
      <w:rFonts w:ascii="Verdana" w:hAnsi="Verdana" w:cs="Verdana"/>
      <w:i/>
      <w:iCs/>
      <w:sz w:val="24"/>
      <w:szCs w:val="24"/>
    </w:rPr>
  </w:style>
  <w:style w:type="character" w:customStyle="1" w:styleId="DRAGOS2Char">
    <w:name w:val="DRAGOS 2 Char"/>
    <w:basedOn w:val="Ghid2Caracter"/>
    <w:link w:val="DRAGOS2"/>
    <w:uiPriority w:val="99"/>
    <w:locked/>
    <w:rsid w:val="00081E5D"/>
  </w:style>
  <w:style w:type="paragraph" w:customStyle="1" w:styleId="DRAGOS2">
    <w:name w:val="DRAGOS 2"/>
    <w:basedOn w:val="Ghid2"/>
    <w:link w:val="DRAGOS2Char"/>
    <w:uiPriority w:val="99"/>
    <w:rsid w:val="00081E5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81E5D"/>
    <w:pPr>
      <w:spacing w:after="160"/>
    </w:pPr>
    <w:rPr>
      <w:rFonts w:eastAsia="Calibr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081E5D"/>
    <w:rPr>
      <w:b/>
      <w:bCs/>
    </w:rPr>
  </w:style>
  <w:style w:type="paragraph" w:styleId="Revision">
    <w:name w:val="Revision"/>
    <w:hidden/>
    <w:uiPriority w:val="99"/>
    <w:semiHidden/>
    <w:rsid w:val="00081E5D"/>
    <w:rPr>
      <w:rFonts w:cs="Calibri"/>
      <w:lang w:val="ro-RO"/>
    </w:rPr>
  </w:style>
  <w:style w:type="character" w:customStyle="1" w:styleId="HeaderChar1">
    <w:name w:val="Header Char1"/>
    <w:aliases w:val="Header Char Char,Char1 Char Char2,Char1 Char11"/>
    <w:basedOn w:val="DefaultParagraphFont"/>
    <w:uiPriority w:val="99"/>
    <w:rsid w:val="00081E5D"/>
    <w:rPr>
      <w:lang w:val="ro-RO"/>
    </w:rPr>
  </w:style>
  <w:style w:type="paragraph" w:customStyle="1" w:styleId="AcronimiIndice">
    <w:name w:val="AcronimiIndice"/>
    <w:uiPriority w:val="99"/>
    <w:rsid w:val="00081E5D"/>
    <w:pPr>
      <w:spacing w:after="200" w:line="360" w:lineRule="auto"/>
      <w:jc w:val="both"/>
    </w:pPr>
    <w:rPr>
      <w:rFonts w:ascii="Georgia" w:hAnsi="Georgia" w:cs="Georgia"/>
      <w:b/>
      <w:bCs/>
      <w:color w:val="000000"/>
      <w:sz w:val="32"/>
      <w:szCs w:val="32"/>
      <w:lang w:val="it-IT"/>
    </w:rPr>
  </w:style>
  <w:style w:type="table" w:customStyle="1" w:styleId="TabelgrilLuminos1">
    <w:name w:val="Tabel grilă Luminos1"/>
    <w:uiPriority w:val="99"/>
    <w:rsid w:val="00081E5D"/>
    <w:rPr>
      <w:rFonts w:cs="Calibri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081E5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81E5D"/>
    <w:rPr>
      <w:rFonts w:ascii="Times New Roman" w:hAnsi="Times New Roman" w:cs="Times New Roman"/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081E5D"/>
    <w:pPr>
      <w:spacing w:after="120" w:line="240" w:lineRule="auto"/>
      <w:ind w:left="283"/>
    </w:pPr>
    <w:rPr>
      <w:rFonts w:ascii="Arial" w:eastAsia="Times New Roman" w:hAnsi="Arial" w:cs="Arial"/>
      <w:sz w:val="24"/>
      <w:szCs w:val="24"/>
      <w:lang w:eastAsia="ro-RO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081E5D"/>
    <w:rPr>
      <w:rFonts w:ascii="Arial" w:hAnsi="Arial" w:cs="Arial"/>
      <w:sz w:val="24"/>
      <w:szCs w:val="24"/>
      <w:lang w:eastAsia="ro-RO"/>
    </w:rPr>
  </w:style>
  <w:style w:type="paragraph" w:customStyle="1" w:styleId="Stil1">
    <w:name w:val="Stil1"/>
    <w:basedOn w:val="Normal"/>
    <w:uiPriority w:val="99"/>
    <w:rsid w:val="00081E5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</w:pPr>
    <w:rPr>
      <w:rFonts w:ascii="Times New Roman" w:eastAsia="Times New Roman" w:hAnsi="Times New Roman" w:cs="Times New Roman"/>
      <w:b/>
      <w:bCs/>
      <w:color w:val="000080"/>
    </w:rPr>
  </w:style>
  <w:style w:type="character" w:styleId="PlaceholderText">
    <w:name w:val="Placeholder Text"/>
    <w:basedOn w:val="DefaultParagraphFont"/>
    <w:uiPriority w:val="99"/>
    <w:semiHidden/>
    <w:rsid w:val="00081E5D"/>
    <w:rPr>
      <w:color w:val="808080"/>
    </w:rPr>
  </w:style>
  <w:style w:type="character" w:styleId="Hyperlink">
    <w:name w:val="Hyperlink"/>
    <w:basedOn w:val="DefaultParagraphFont"/>
    <w:uiPriority w:val="99"/>
    <w:rsid w:val="00081E5D"/>
    <w:rPr>
      <w:color w:val="auto"/>
      <w:u w:val="single"/>
    </w:rPr>
  </w:style>
  <w:style w:type="table" w:customStyle="1" w:styleId="TableNormal1">
    <w:name w:val="Table Normal1"/>
    <w:uiPriority w:val="99"/>
    <w:semiHidden/>
    <w:rsid w:val="00081E5D"/>
    <w:pPr>
      <w:widowControl w:val="0"/>
    </w:pPr>
    <w:rPr>
      <w:rFonts w:cs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99"/>
    <w:rsid w:val="00081E5D"/>
    <w:pPr>
      <w:widowControl w:val="0"/>
      <w:spacing w:after="0" w:line="240" w:lineRule="auto"/>
    </w:pPr>
    <w:rPr>
      <w:lang w:val="en-US"/>
    </w:rPr>
  </w:style>
  <w:style w:type="paragraph" w:customStyle="1" w:styleId="Default">
    <w:name w:val="Default"/>
    <w:uiPriority w:val="99"/>
    <w:rsid w:val="00081E5D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081E5D"/>
    <w:rPr>
      <w:color w:val="auto"/>
    </w:rPr>
  </w:style>
  <w:style w:type="paragraph" w:customStyle="1" w:styleId="CM3">
    <w:name w:val="CM3"/>
    <w:basedOn w:val="Default"/>
    <w:next w:val="Default"/>
    <w:uiPriority w:val="99"/>
    <w:rsid w:val="00081E5D"/>
    <w:rPr>
      <w:color w:val="auto"/>
    </w:rPr>
  </w:style>
  <w:style w:type="table" w:customStyle="1" w:styleId="Tabelgril1">
    <w:name w:val="Tabel grilă1"/>
    <w:uiPriority w:val="99"/>
    <w:rsid w:val="00081E5D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aracterCaracter">
    <w:name w:val="Char Caracter Caracter"/>
    <w:basedOn w:val="Normal"/>
    <w:uiPriority w:val="99"/>
    <w:rsid w:val="00081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apple-converted-space">
    <w:name w:val="apple-converted-space"/>
    <w:basedOn w:val="DefaultParagraphFont"/>
    <w:uiPriority w:val="99"/>
    <w:rsid w:val="00081E5D"/>
  </w:style>
  <w:style w:type="character" w:styleId="PageNumber">
    <w:name w:val="page number"/>
    <w:basedOn w:val="DefaultParagraphFont"/>
    <w:uiPriority w:val="99"/>
    <w:rsid w:val="00081E5D"/>
    <w:rPr>
      <w:rFonts w:ascii="Tahoma" w:hAnsi="Tahoma" w:cs="Tahoma"/>
      <w:lang w:val="en-US" w:eastAsia="en-US"/>
    </w:rPr>
  </w:style>
  <w:style w:type="paragraph" w:customStyle="1" w:styleId="CharCharChar">
    <w:name w:val="Char Char Char"/>
    <w:basedOn w:val="Normal"/>
    <w:uiPriority w:val="99"/>
    <w:rsid w:val="00081E5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FootnoteText">
    <w:name w:val="footnote text"/>
    <w:basedOn w:val="Normal"/>
    <w:link w:val="FootnoteTextChar"/>
    <w:uiPriority w:val="99"/>
    <w:semiHidden/>
    <w:rsid w:val="00081E5D"/>
    <w:pPr>
      <w:spacing w:after="200" w:line="276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081E5D"/>
    <w:rPr>
      <w:rFonts w:ascii="Calibri" w:eastAsia="Times New Roman" w:hAnsi="Calibri" w:cs="Calibri"/>
      <w:sz w:val="20"/>
      <w:szCs w:val="20"/>
    </w:rPr>
  </w:style>
  <w:style w:type="character" w:styleId="FootnoteReference">
    <w:name w:val="footnote reference"/>
    <w:aliases w:val="Footnote,Footnote symbol,Fussnota,ftref"/>
    <w:basedOn w:val="DefaultParagraphFont"/>
    <w:uiPriority w:val="99"/>
    <w:semiHidden/>
    <w:rsid w:val="00081E5D"/>
    <w:rPr>
      <w:vertAlign w:val="superscript"/>
    </w:rPr>
  </w:style>
  <w:style w:type="paragraph" w:styleId="Title">
    <w:name w:val="Title"/>
    <w:basedOn w:val="Normal"/>
    <w:link w:val="TitleChar"/>
    <w:uiPriority w:val="99"/>
    <w:qFormat/>
    <w:rsid w:val="00081E5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lang w:val="fr-FR" w:eastAsia="fr-FR"/>
    </w:rPr>
  </w:style>
  <w:style w:type="character" w:customStyle="1" w:styleId="TitleChar">
    <w:name w:val="Title Char"/>
    <w:basedOn w:val="DefaultParagraphFont"/>
    <w:link w:val="Title"/>
    <w:uiPriority w:val="99"/>
    <w:locked/>
    <w:rsid w:val="00081E5D"/>
    <w:rPr>
      <w:rFonts w:ascii="Times New Roman" w:hAnsi="Times New Roman" w:cs="Times New Roman"/>
      <w:b/>
      <w:bCs/>
      <w:sz w:val="20"/>
      <w:szCs w:val="20"/>
      <w:lang w:val="fr-FR" w:eastAsia="fr-FR"/>
    </w:rPr>
  </w:style>
  <w:style w:type="table" w:customStyle="1" w:styleId="TabelgrilLuminos2">
    <w:name w:val="Tabel grilă Luminos2"/>
    <w:uiPriority w:val="99"/>
    <w:rsid w:val="00081E5D"/>
    <w:rPr>
      <w:rFonts w:cs="Calibri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1">
    <w:name w:val="do1"/>
    <w:uiPriority w:val="99"/>
    <w:rsid w:val="00081E5D"/>
    <w:rPr>
      <w:b/>
      <w:bCs/>
    </w:rPr>
  </w:style>
  <w:style w:type="character" w:styleId="Strong">
    <w:name w:val="Strong"/>
    <w:basedOn w:val="DefaultParagraphFont"/>
    <w:uiPriority w:val="99"/>
    <w:qFormat/>
    <w:rsid w:val="00081E5D"/>
    <w:rPr>
      <w:b/>
      <w:bCs/>
    </w:rPr>
  </w:style>
  <w:style w:type="character" w:customStyle="1" w:styleId="l5tlu1">
    <w:name w:val="l5tlu1"/>
    <w:uiPriority w:val="99"/>
    <w:rsid w:val="00081E5D"/>
    <w:rPr>
      <w:b/>
      <w:bCs/>
      <w:color w:val="000000"/>
      <w:sz w:val="32"/>
      <w:szCs w:val="32"/>
    </w:rPr>
  </w:style>
  <w:style w:type="character" w:customStyle="1" w:styleId="l5prm1">
    <w:name w:val="l5prm1"/>
    <w:uiPriority w:val="99"/>
    <w:rsid w:val="00081E5D"/>
    <w:rPr>
      <w:i/>
      <w:iCs/>
      <w:color w:val="000000"/>
      <w:sz w:val="26"/>
      <w:szCs w:val="26"/>
    </w:rPr>
  </w:style>
  <w:style w:type="paragraph" w:styleId="NoSpacing">
    <w:name w:val="No Spacing"/>
    <w:uiPriority w:val="99"/>
    <w:qFormat/>
    <w:rsid w:val="00081E5D"/>
    <w:rPr>
      <w:rFonts w:eastAsia="Times New Roman" w:cs="Calibri"/>
    </w:rPr>
  </w:style>
  <w:style w:type="character" w:styleId="FollowedHyperlink">
    <w:name w:val="FollowedHyperlink"/>
    <w:basedOn w:val="DefaultParagraphFont"/>
    <w:uiPriority w:val="99"/>
    <w:rsid w:val="00081E5D"/>
    <w:rPr>
      <w:color w:val="auto"/>
      <w:u w:val="single"/>
    </w:rPr>
  </w:style>
  <w:style w:type="character" w:customStyle="1" w:styleId="def">
    <w:name w:val="def"/>
    <w:basedOn w:val="DefaultParagraphFont"/>
    <w:uiPriority w:val="99"/>
    <w:rsid w:val="00081E5D"/>
  </w:style>
  <w:style w:type="paragraph" w:styleId="TOC1">
    <w:name w:val="toc 1"/>
    <w:basedOn w:val="Normal"/>
    <w:next w:val="Normal"/>
    <w:autoRedefine/>
    <w:uiPriority w:val="99"/>
    <w:semiHidden/>
    <w:rsid w:val="00081E5D"/>
    <w:pPr>
      <w:spacing w:after="100"/>
    </w:pPr>
  </w:style>
  <w:style w:type="paragraph" w:styleId="TOC2">
    <w:name w:val="toc 2"/>
    <w:basedOn w:val="Normal"/>
    <w:next w:val="Normal"/>
    <w:autoRedefine/>
    <w:uiPriority w:val="99"/>
    <w:semiHidden/>
    <w:rsid w:val="00081E5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99"/>
    <w:semiHidden/>
    <w:rsid w:val="00081E5D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99"/>
    <w:semiHidden/>
    <w:rsid w:val="00081E5D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99"/>
    <w:semiHidden/>
    <w:rsid w:val="00081E5D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99"/>
    <w:semiHidden/>
    <w:rsid w:val="00081E5D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99"/>
    <w:semiHidden/>
    <w:rsid w:val="00081E5D"/>
    <w:pPr>
      <w:spacing w:after="100"/>
      <w:ind w:left="1320"/>
    </w:pPr>
  </w:style>
  <w:style w:type="paragraph" w:styleId="BodyText2">
    <w:name w:val="Body Text 2"/>
    <w:basedOn w:val="Normal"/>
    <w:link w:val="BodyText2Char"/>
    <w:uiPriority w:val="99"/>
    <w:rsid w:val="00081E5D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o-RO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081E5D"/>
    <w:rPr>
      <w:rFonts w:ascii="Arial" w:hAnsi="Arial" w:cs="Arial"/>
      <w:sz w:val="24"/>
      <w:szCs w:val="24"/>
      <w:lang w:eastAsia="ro-RO"/>
    </w:rPr>
  </w:style>
  <w:style w:type="paragraph" w:styleId="BodyTextIndent2">
    <w:name w:val="Body Text Indent 2"/>
    <w:basedOn w:val="Normal"/>
    <w:link w:val="BodyTextIndent2Char"/>
    <w:uiPriority w:val="99"/>
    <w:rsid w:val="00081E5D"/>
    <w:pPr>
      <w:spacing w:after="0" w:line="240" w:lineRule="auto"/>
      <w:ind w:left="1800" w:hanging="1800"/>
      <w:jc w:val="both"/>
    </w:pPr>
    <w:rPr>
      <w:rFonts w:ascii="Arial" w:eastAsia="Times New Roman" w:hAnsi="Arial" w:cs="Arial"/>
      <w:sz w:val="24"/>
      <w:szCs w:val="24"/>
      <w:lang w:eastAsia="ro-R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081E5D"/>
    <w:rPr>
      <w:rFonts w:ascii="Arial" w:hAnsi="Arial" w:cs="Arial"/>
      <w:sz w:val="24"/>
      <w:szCs w:val="24"/>
      <w:lang w:eastAsia="ro-RO"/>
    </w:rPr>
  </w:style>
  <w:style w:type="paragraph" w:styleId="BodyText3">
    <w:name w:val="Body Text 3"/>
    <w:basedOn w:val="Normal"/>
    <w:link w:val="BodyText3Char"/>
    <w:uiPriority w:val="99"/>
    <w:rsid w:val="00081E5D"/>
    <w:pPr>
      <w:spacing w:after="0" w:line="240" w:lineRule="auto"/>
      <w:jc w:val="center"/>
    </w:pPr>
    <w:rPr>
      <w:rFonts w:ascii="Arial" w:eastAsia="Times New Roman" w:hAnsi="Arial" w:cs="Arial"/>
      <w:sz w:val="24"/>
      <w:szCs w:val="24"/>
      <w:lang w:val="en-GB" w:eastAsia="ro-RO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081E5D"/>
    <w:rPr>
      <w:rFonts w:ascii="Arial" w:hAnsi="Arial" w:cs="Arial"/>
      <w:sz w:val="24"/>
      <w:szCs w:val="24"/>
      <w:lang w:val="en-GB" w:eastAsia="ro-RO"/>
    </w:rPr>
  </w:style>
  <w:style w:type="paragraph" w:styleId="BodyTextIndent3">
    <w:name w:val="Body Text Indent 3"/>
    <w:basedOn w:val="Normal"/>
    <w:link w:val="BodyTextIndent3Char"/>
    <w:uiPriority w:val="99"/>
    <w:rsid w:val="00081E5D"/>
    <w:pPr>
      <w:spacing w:after="0" w:line="240" w:lineRule="auto"/>
      <w:ind w:left="2880" w:hanging="756"/>
      <w:jc w:val="both"/>
    </w:pPr>
    <w:rPr>
      <w:rFonts w:ascii="Arial" w:eastAsia="Times New Roman" w:hAnsi="Arial" w:cs="Arial"/>
      <w:sz w:val="24"/>
      <w:szCs w:val="24"/>
      <w:lang w:eastAsia="ro-RO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081E5D"/>
    <w:rPr>
      <w:rFonts w:ascii="Arial" w:hAnsi="Arial" w:cs="Arial"/>
      <w:sz w:val="24"/>
      <w:szCs w:val="24"/>
      <w:lang w:eastAsia="ro-RO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081E5D"/>
    <w:rPr>
      <w:rFonts w:ascii="Tahoma" w:hAnsi="Tahoma" w:cs="Tahoma"/>
      <w:sz w:val="24"/>
      <w:szCs w:val="24"/>
      <w:shd w:val="clear" w:color="auto" w:fill="000080"/>
      <w:lang w:eastAsia="ro-RO"/>
    </w:rPr>
  </w:style>
  <w:style w:type="paragraph" w:styleId="DocumentMap">
    <w:name w:val="Document Map"/>
    <w:basedOn w:val="Normal"/>
    <w:link w:val="DocumentMapChar"/>
    <w:uiPriority w:val="99"/>
    <w:semiHidden/>
    <w:rsid w:val="00081E5D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  <w:lang w:eastAsia="ro-RO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081E5D"/>
    <w:rPr>
      <w:rFonts w:ascii="Segoe UI" w:hAnsi="Segoe UI" w:cs="Segoe UI"/>
      <w:sz w:val="16"/>
      <w:szCs w:val="16"/>
    </w:rPr>
  </w:style>
  <w:style w:type="paragraph" w:styleId="NormalWeb">
    <w:name w:val="Normal (Web)"/>
    <w:basedOn w:val="Normal"/>
    <w:uiPriority w:val="99"/>
    <w:rsid w:val="00081E5D"/>
    <w:pPr>
      <w:spacing w:before="100" w:beforeAutospacing="1" w:after="100" w:afterAutospacing="1" w:line="240" w:lineRule="auto"/>
    </w:pPr>
    <w:rPr>
      <w:rFonts w:ascii="Arial Unicode MS" w:hAnsi="Arial Unicode MS" w:cs="Arial Unicode MS"/>
      <w:color w:val="000000"/>
      <w:sz w:val="24"/>
      <w:szCs w:val="24"/>
      <w:lang w:val="en-GB"/>
    </w:rPr>
  </w:style>
  <w:style w:type="paragraph" w:customStyle="1" w:styleId="NormalWeb2">
    <w:name w:val="Normal (Web)2"/>
    <w:basedOn w:val="Normal"/>
    <w:uiPriority w:val="99"/>
    <w:rsid w:val="00081E5D"/>
    <w:pPr>
      <w:spacing w:before="105" w:after="105" w:line="240" w:lineRule="auto"/>
      <w:ind w:left="105" w:right="105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NormalWeb3">
    <w:name w:val="Normal (Web)3"/>
    <w:basedOn w:val="Normal"/>
    <w:uiPriority w:val="99"/>
    <w:rsid w:val="00081E5D"/>
    <w:pPr>
      <w:spacing w:before="105" w:after="105" w:line="240" w:lineRule="auto"/>
      <w:ind w:left="105" w:right="105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CarCaracter">
    <w:name w:val="Car Caracter"/>
    <w:basedOn w:val="Normal"/>
    <w:uiPriority w:val="99"/>
    <w:rsid w:val="00081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CharChar1CaracterCaracterCharCharCaracterCaracterCharChar">
    <w:name w:val="Char Char1 Caracter Caracter Char Char Caracter Caracter Char Char"/>
    <w:basedOn w:val="Normal"/>
    <w:uiPriority w:val="99"/>
    <w:rsid w:val="00081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CharChar2CaracterCaracterCharChar">
    <w:name w:val="Char Char2 Caracter Caracter Char Char"/>
    <w:basedOn w:val="Normal"/>
    <w:uiPriority w:val="99"/>
    <w:rsid w:val="00081E5D"/>
    <w:pPr>
      <w:spacing w:after="0" w:line="240" w:lineRule="auto"/>
    </w:pPr>
    <w:rPr>
      <w:rFonts w:ascii="Arial" w:eastAsia="Times New Roman" w:hAnsi="Arial" w:cs="Arial"/>
      <w:sz w:val="28"/>
      <w:szCs w:val="28"/>
      <w:lang w:val="pl-PL" w:eastAsia="pl-PL"/>
    </w:rPr>
  </w:style>
  <w:style w:type="paragraph" w:customStyle="1" w:styleId="CaracterCaracterCharCharChar">
    <w:name w:val="Caracter Caracter Char Char Char"/>
    <w:basedOn w:val="Normal"/>
    <w:uiPriority w:val="99"/>
    <w:rsid w:val="00081E5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aracterCaracterCaracterCaracterCaracterCaracterCaracterCaracterCaracterCaracterCaracterCaracterCharCharCaracterCaracterCharCaracterCaracterCaracterChar">
    <w:name w:val="Caracter Caracter Caracter Caracter Caracter Caracter Caracter Caracter Caracter Caracter Caracter Caracter Char Char Caracter Caracter Char Caracter Caracter Caracter Char"/>
    <w:basedOn w:val="Normal"/>
    <w:uiPriority w:val="99"/>
    <w:rsid w:val="00081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Char4">
    <w:name w:val="Char4"/>
    <w:uiPriority w:val="99"/>
    <w:rsid w:val="00081E5D"/>
    <w:rPr>
      <w:rFonts w:ascii="Arial Ro" w:hAnsi="Arial Ro" w:cs="Arial Ro"/>
      <w:b/>
      <w:bCs/>
      <w:i/>
      <w:iCs/>
      <w:sz w:val="28"/>
      <w:szCs w:val="28"/>
      <w:lang w:val="ro-RO" w:eastAsia="ro-RO"/>
    </w:rPr>
  </w:style>
  <w:style w:type="paragraph" w:customStyle="1" w:styleId="CaracterCaracterCaracterCaracterCaracterCaracterCaracterCaracterCaracterCaracterCaracterCaracterCharCharCaracterCaracterCharCaracterCaracterCaracterCharCaracterCaracterCharChar">
    <w:name w:val="Caracter Caracter Caracter Caracter Caracter Caracter Caracter Caracter Caracter Caracter Caracter Caracter Char Char Caracter Caracter Char Caracter Caracter Caracter Char Caracter Caracter Char Char"/>
    <w:basedOn w:val="Normal"/>
    <w:uiPriority w:val="99"/>
    <w:rsid w:val="00081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HTMLPreformatted">
    <w:name w:val="HTML Preformatted"/>
    <w:basedOn w:val="Normal"/>
    <w:link w:val="HTMLPreformattedChar"/>
    <w:uiPriority w:val="99"/>
    <w:semiHidden/>
    <w:rsid w:val="00EB15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o-RO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EB1530"/>
    <w:rPr>
      <w:rFonts w:ascii="Courier New" w:hAnsi="Courier New" w:cs="Courier New"/>
      <w:sz w:val="20"/>
      <w:szCs w:val="20"/>
      <w:lang w:eastAsia="ro-RO"/>
    </w:rPr>
  </w:style>
  <w:style w:type="character" w:customStyle="1" w:styleId="tpa1">
    <w:name w:val="tpa1"/>
    <w:basedOn w:val="DefaultParagraphFont"/>
    <w:uiPriority w:val="99"/>
    <w:rsid w:val="00351D1E"/>
  </w:style>
  <w:style w:type="paragraph" w:styleId="TOCHeading">
    <w:name w:val="TOC Heading"/>
    <w:basedOn w:val="Heading1"/>
    <w:next w:val="Normal"/>
    <w:uiPriority w:val="99"/>
    <w:qFormat/>
    <w:rsid w:val="003B7E76"/>
    <w:pPr>
      <w:keepNext/>
      <w:keepLines/>
      <w:widowControl/>
      <w:spacing w:before="240" w:line="259" w:lineRule="auto"/>
      <w:ind w:left="0"/>
      <w:outlineLvl w:val="9"/>
    </w:pPr>
    <w:rPr>
      <w:rFonts w:ascii="Calibri Light" w:eastAsia="Times New Roman" w:hAnsi="Calibri Light" w:cs="Calibri Light"/>
      <w:b w:val="0"/>
      <w:bCs w:val="0"/>
      <w:i w:val="0"/>
      <w:iCs w:val="0"/>
      <w:color w:val="2E74B5"/>
      <w:sz w:val="32"/>
      <w:szCs w:val="32"/>
      <w:lang w:val="ro-RO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locked/>
    <w:rsid w:val="003B7E76"/>
    <w:rPr>
      <w:rFonts w:ascii="Arial" w:hAnsi="Arial" w:cs="Arial"/>
      <w:vanish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rsid w:val="003B7E76"/>
    <w:pPr>
      <w:pBdr>
        <w:bottom w:val="single" w:sz="6" w:space="1" w:color="auto"/>
      </w:pBdr>
      <w:spacing w:after="0" w:line="276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"/>
    <w:uiPriority w:val="99"/>
    <w:semiHidden/>
    <w:rsid w:val="007D07C5"/>
    <w:rPr>
      <w:rFonts w:ascii="Arial" w:hAnsi="Arial" w:cs="Arial"/>
      <w:vanish/>
      <w:sz w:val="16"/>
      <w:szCs w:val="16"/>
      <w:lang w:val="ro-RO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rsid w:val="003B7E76"/>
    <w:pPr>
      <w:pBdr>
        <w:top w:val="single" w:sz="6" w:space="1" w:color="auto"/>
      </w:pBdr>
      <w:spacing w:after="0" w:line="276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locked/>
    <w:rsid w:val="003B7E76"/>
    <w:rPr>
      <w:rFonts w:ascii="Arial" w:hAnsi="Arial" w:cs="Arial"/>
      <w:vanish/>
      <w:sz w:val="16"/>
      <w:szCs w:val="16"/>
    </w:rPr>
  </w:style>
  <w:style w:type="character" w:customStyle="1" w:styleId="ui-column-title1">
    <w:name w:val="ui-column-title1"/>
    <w:basedOn w:val="DefaultParagraphFont"/>
    <w:uiPriority w:val="99"/>
    <w:rsid w:val="003B7E76"/>
  </w:style>
  <w:style w:type="character" w:customStyle="1" w:styleId="ui-panel-title2">
    <w:name w:val="ui-panel-title2"/>
    <w:basedOn w:val="DefaultParagraphFont"/>
    <w:uiPriority w:val="99"/>
    <w:rsid w:val="003B7E76"/>
  </w:style>
  <w:style w:type="character" w:customStyle="1" w:styleId="ui-clock1">
    <w:name w:val="ui-clock1"/>
    <w:basedOn w:val="DefaultParagraphFont"/>
    <w:uiPriority w:val="99"/>
    <w:rsid w:val="003B7E76"/>
    <w:rPr>
      <w:u w:val="none"/>
      <w:effect w:val="none"/>
      <w:bdr w:val="none" w:sz="0" w:space="0" w:color="auto" w:frame="1"/>
    </w:rPr>
  </w:style>
  <w:style w:type="paragraph" w:customStyle="1" w:styleId="instruct">
    <w:name w:val="instruct"/>
    <w:basedOn w:val="Normal"/>
    <w:uiPriority w:val="99"/>
    <w:rsid w:val="003B7E76"/>
    <w:pPr>
      <w:widowControl w:val="0"/>
      <w:autoSpaceDE w:val="0"/>
      <w:autoSpaceDN w:val="0"/>
      <w:adjustRightInd w:val="0"/>
      <w:spacing w:before="40" w:after="40" w:line="240" w:lineRule="auto"/>
    </w:pPr>
    <w:rPr>
      <w:rFonts w:ascii="Arial" w:eastAsia="Times New Roman" w:hAnsi="Arial" w:cs="Arial"/>
      <w:i/>
      <w:iCs/>
      <w:sz w:val="20"/>
      <w:szCs w:val="20"/>
      <w:shd w:val="clear" w:color="auto" w:fill="E0E0E0"/>
      <w:lang w:eastAsia="sk-SK"/>
    </w:rPr>
  </w:style>
  <w:style w:type="character" w:customStyle="1" w:styleId="ui-column-title">
    <w:name w:val="ui-column-title"/>
    <w:basedOn w:val="DefaultParagraphFont"/>
    <w:uiPriority w:val="99"/>
    <w:rsid w:val="003B7E76"/>
  </w:style>
  <w:style w:type="character" w:customStyle="1" w:styleId="right">
    <w:name w:val="right"/>
    <w:basedOn w:val="DefaultParagraphFont"/>
    <w:uiPriority w:val="99"/>
    <w:rsid w:val="003B7E76"/>
  </w:style>
  <w:style w:type="paragraph" w:customStyle="1" w:styleId="xl61">
    <w:name w:val="xl61"/>
    <w:basedOn w:val="Normal"/>
    <w:uiPriority w:val="99"/>
    <w:rsid w:val="004D3CB2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4"/>
      <w:szCs w:val="24"/>
      <w:lang w:val="fr-FR" w:eastAsia="fr-FR"/>
    </w:rPr>
  </w:style>
  <w:style w:type="character" w:customStyle="1" w:styleId="ListParagraphChar">
    <w:name w:val="List Paragraph Char"/>
    <w:aliases w:val="List1 Char,Списък на абзаци Char,List Paragraph11 Char,body 2 Char,List_Paragraph Char,Multilevel para_II Char"/>
    <w:link w:val="ListParagraph"/>
    <w:uiPriority w:val="99"/>
    <w:locked/>
    <w:rsid w:val="000561B3"/>
    <w:rPr>
      <w:rFonts w:ascii="Arial" w:hAnsi="Arial" w:cs="Arial"/>
      <w:sz w:val="24"/>
      <w:szCs w:val="24"/>
      <w:lang w:eastAsia="ro-RO"/>
    </w:rPr>
  </w:style>
  <w:style w:type="character" w:customStyle="1" w:styleId="FontStyle52">
    <w:name w:val="Font Style52"/>
    <w:uiPriority w:val="99"/>
    <w:rsid w:val="003E5F2C"/>
    <w:rPr>
      <w:rFonts w:ascii="Trebuchet MS" w:hAnsi="Trebuchet MS" w:cs="Trebuchet MS"/>
      <w:sz w:val="20"/>
      <w:szCs w:val="20"/>
    </w:rPr>
  </w:style>
  <w:style w:type="paragraph" w:customStyle="1" w:styleId="Style28">
    <w:name w:val="Style28"/>
    <w:basedOn w:val="Normal"/>
    <w:uiPriority w:val="99"/>
    <w:rsid w:val="003E5F2C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Trebuchet MS" w:eastAsia="Times New Roman" w:hAnsi="Trebuchet MS" w:cs="Trebuchet MS"/>
      <w:sz w:val="24"/>
      <w:szCs w:val="24"/>
      <w:lang w:val="en-US"/>
    </w:rPr>
  </w:style>
  <w:style w:type="paragraph" w:customStyle="1" w:styleId="Normal1">
    <w:name w:val="Normal1"/>
    <w:basedOn w:val="Normal"/>
    <w:uiPriority w:val="99"/>
    <w:rsid w:val="00C60A65"/>
    <w:pPr>
      <w:spacing w:before="60" w:after="60" w:line="240" w:lineRule="auto"/>
      <w:jc w:val="both"/>
    </w:pPr>
    <w:rPr>
      <w:rFonts w:ascii="Trebuchet MS" w:eastAsia="Times New Roman" w:hAnsi="Trebuchet MS" w:cs="Trebuchet MS"/>
      <w:sz w:val="20"/>
      <w:szCs w:val="20"/>
    </w:rPr>
  </w:style>
  <w:style w:type="character" w:customStyle="1" w:styleId="tal1">
    <w:name w:val="tal1"/>
    <w:basedOn w:val="DefaultParagraphFont"/>
    <w:uiPriority w:val="99"/>
    <w:rsid w:val="007F1795"/>
  </w:style>
  <w:style w:type="table" w:customStyle="1" w:styleId="TableGrid1">
    <w:name w:val="Table Grid1"/>
    <w:uiPriority w:val="99"/>
    <w:rsid w:val="00CD0A74"/>
    <w:rPr>
      <w:rFonts w:eastAsia="Times New Roman" w:cs="Calibri"/>
      <w:sz w:val="20"/>
      <w:szCs w:val="20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9135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5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5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5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5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5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5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5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5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5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5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5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5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5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13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135186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1399135212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1399135215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1399135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1399135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399135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399135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399135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399135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399135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9135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5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5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5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5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5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5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5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5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5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5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5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5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50</TotalTime>
  <Pages>5</Pages>
  <Words>1052</Words>
  <Characters>5997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Giuros</dc:creator>
  <cp:keywords/>
  <dc:description/>
  <cp:lastModifiedBy>UserXP</cp:lastModifiedBy>
  <cp:revision>7</cp:revision>
  <cp:lastPrinted>2016-10-04T11:20:00Z</cp:lastPrinted>
  <dcterms:created xsi:type="dcterms:W3CDTF">2016-10-04T06:09:00Z</dcterms:created>
  <dcterms:modified xsi:type="dcterms:W3CDTF">2017-04-05T12:10:00Z</dcterms:modified>
</cp:coreProperties>
</file>